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page" w:tblpX="1412" w:tblpY="509"/>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6"/>
      </w:tblGrid>
      <w:tr w:rsidR="00274422" w:rsidRPr="00FD1B55" w14:paraId="70C37D8A" w14:textId="77777777" w:rsidTr="00621FA6">
        <w:trPr>
          <w:trHeight w:val="825"/>
        </w:trPr>
        <w:tc>
          <w:tcPr>
            <w:tcW w:w="9016" w:type="dxa"/>
            <w:shd w:val="clear" w:color="auto" w:fill="D9D9D9"/>
          </w:tcPr>
          <w:p w14:paraId="0EC844DB" w14:textId="1E40EB30" w:rsidR="00274422" w:rsidRPr="00FD1B55" w:rsidRDefault="00274422" w:rsidP="00A1690F">
            <w:pPr>
              <w:spacing w:after="120" w:line="240" w:lineRule="auto"/>
              <w:rPr>
                <w:rFonts w:ascii="Times New Roman" w:hAnsi="Times New Roman"/>
                <w:b/>
              </w:rPr>
            </w:pPr>
            <w:r w:rsidRPr="00FD1B55">
              <w:rPr>
                <w:rFonts w:ascii="Times New Roman" w:hAnsi="Times New Roman"/>
                <w:b/>
              </w:rPr>
              <w:t xml:space="preserve">ZAŁĄCZNIK A10 </w:t>
            </w:r>
          </w:p>
          <w:p w14:paraId="34064CF7" w14:textId="77777777" w:rsidR="00274422" w:rsidRPr="00FD1B55" w:rsidRDefault="00274422" w:rsidP="00A1690F">
            <w:pPr>
              <w:spacing w:after="120" w:line="240" w:lineRule="auto"/>
              <w:rPr>
                <w:rFonts w:ascii="Times New Roman" w:hAnsi="Times New Roman"/>
              </w:rPr>
            </w:pPr>
            <w:r w:rsidRPr="00FD1B55">
              <w:rPr>
                <w:rFonts w:ascii="Times New Roman" w:hAnsi="Times New Roman"/>
                <w:b/>
              </w:rPr>
              <w:t>TREŚĆ KLAUZUL OBLIGATORYJNYCH</w:t>
            </w:r>
          </w:p>
        </w:tc>
      </w:tr>
      <w:tr w:rsidR="00274422" w:rsidRPr="00FD1B55" w14:paraId="42EC23E1" w14:textId="77777777" w:rsidTr="005A04AB">
        <w:trPr>
          <w:trHeight w:val="825"/>
        </w:trPr>
        <w:tc>
          <w:tcPr>
            <w:tcW w:w="9016" w:type="dxa"/>
          </w:tcPr>
          <w:p w14:paraId="16B400DC" w14:textId="77777777" w:rsidR="00274422" w:rsidRPr="00FD1B55" w:rsidRDefault="00274422" w:rsidP="00A1690F">
            <w:pPr>
              <w:spacing w:after="120" w:line="240" w:lineRule="auto"/>
              <w:jc w:val="both"/>
              <w:rPr>
                <w:rFonts w:ascii="Times New Roman" w:hAnsi="Times New Roman"/>
                <w:b/>
              </w:rPr>
            </w:pPr>
            <w:r w:rsidRPr="00FD1B55">
              <w:rPr>
                <w:rFonts w:ascii="Times New Roman" w:hAnsi="Times New Roman"/>
                <w:b/>
              </w:rPr>
              <w:t>Klauzula automatycznego zwiększenia wartości mienia</w:t>
            </w:r>
            <w:r w:rsidR="00AC0062" w:rsidRPr="00FD1B55">
              <w:rPr>
                <w:rFonts w:ascii="Times New Roman" w:hAnsi="Times New Roman"/>
                <w:b/>
              </w:rPr>
              <w:t xml:space="preserve"> </w:t>
            </w:r>
          </w:p>
          <w:p w14:paraId="1291B6CA" w14:textId="77777777" w:rsidR="00274422" w:rsidRPr="00FD1B55" w:rsidRDefault="00274422" w:rsidP="00A1690F">
            <w:pPr>
              <w:pStyle w:val="NormalnyWeb"/>
              <w:spacing w:before="0" w:after="120" w:line="240" w:lineRule="auto"/>
              <w:rPr>
                <w:sz w:val="22"/>
                <w:szCs w:val="22"/>
              </w:rPr>
            </w:pPr>
            <w:r w:rsidRPr="00FD1B55">
              <w:rPr>
                <w:sz w:val="22"/>
                <w:szCs w:val="22"/>
              </w:rPr>
              <w:t xml:space="preserve">Z </w:t>
            </w:r>
            <w:r w:rsidR="00813DBC" w:rsidRPr="00FD1B55">
              <w:rPr>
                <w:sz w:val="22"/>
                <w:szCs w:val="22"/>
              </w:rPr>
              <w:t>zachowaniem pozostałych nie</w:t>
            </w:r>
            <w:r w:rsidRPr="00FD1B55">
              <w:rPr>
                <w:sz w:val="22"/>
                <w:szCs w:val="22"/>
              </w:rPr>
              <w:t xml:space="preserve"> zmienionych niniejszą klauzulą postanowień ogólnych warunków </w:t>
            </w:r>
            <w:r w:rsidR="00813DBC" w:rsidRPr="00FD1B55">
              <w:rPr>
                <w:sz w:val="22"/>
                <w:szCs w:val="22"/>
              </w:rPr>
              <w:t>ubezpieczenia i</w:t>
            </w:r>
            <w:r w:rsidRPr="00FD1B55">
              <w:rPr>
                <w:sz w:val="22"/>
                <w:szCs w:val="22"/>
              </w:rPr>
              <w:t xml:space="preserve"> innych postanowień </w:t>
            </w:r>
            <w:r w:rsidR="00813DBC" w:rsidRPr="00FD1B55">
              <w:rPr>
                <w:sz w:val="22"/>
                <w:szCs w:val="22"/>
              </w:rPr>
              <w:t>umowy,</w:t>
            </w:r>
            <w:r w:rsidRPr="00FD1B55">
              <w:rPr>
                <w:sz w:val="22"/>
                <w:szCs w:val="22"/>
              </w:rPr>
              <w:t xml:space="preserve"> strony uzgodniły, </w:t>
            </w:r>
            <w:r w:rsidR="00813DBC" w:rsidRPr="00FD1B55">
              <w:rPr>
                <w:sz w:val="22"/>
                <w:szCs w:val="22"/>
              </w:rPr>
              <w:t>że:</w:t>
            </w:r>
          </w:p>
          <w:p w14:paraId="7B1E2611" w14:textId="77777777" w:rsidR="00274422" w:rsidRPr="00FD1B55" w:rsidRDefault="00274422" w:rsidP="00A1690F">
            <w:pPr>
              <w:spacing w:after="120" w:line="240" w:lineRule="auto"/>
              <w:jc w:val="both"/>
              <w:rPr>
                <w:rFonts w:ascii="Times New Roman" w:hAnsi="Times New Roman"/>
              </w:rPr>
            </w:pPr>
            <w:r w:rsidRPr="00FD1B55">
              <w:rPr>
                <w:rFonts w:ascii="Times New Roman" w:hAnsi="Times New Roman"/>
              </w:rPr>
              <w:t>Ubezpieczyciel obejmie automatyczną ochroną ubezpieczeniową nowo nabyte środki trwałe, wyposażenie lub środki, których wartość wzrosła wskutek modernizacji, inwestycji itp. Odpowiedzialność Ubezpieczyciela rozpoczyna się z dniem ukończenia modernizacji lub inwestycji, bądź też z dniem przyjęcia środka do ewidencji środków trwałych, w zależności, która z powyższych sytuacji zajdzie wcześniej.</w:t>
            </w:r>
          </w:p>
          <w:p w14:paraId="4EA74D57" w14:textId="77777777" w:rsidR="00274422" w:rsidRPr="00FD1B55" w:rsidRDefault="00274422" w:rsidP="00A1690F">
            <w:pPr>
              <w:spacing w:after="120" w:line="240" w:lineRule="auto"/>
              <w:jc w:val="both"/>
              <w:rPr>
                <w:rFonts w:ascii="Times New Roman" w:hAnsi="Times New Roman"/>
              </w:rPr>
            </w:pPr>
            <w:r w:rsidRPr="00FD1B55">
              <w:rPr>
                <w:rFonts w:ascii="Times New Roman" w:hAnsi="Times New Roman"/>
              </w:rPr>
              <w:t xml:space="preserve">Zgłaszanie tych środków do ubezpieczenia będzie się odbywało w terminie 30 dni po upływie </w:t>
            </w:r>
            <w:r w:rsidR="00813DBC" w:rsidRPr="00FD1B55">
              <w:rPr>
                <w:rFonts w:ascii="Times New Roman" w:hAnsi="Times New Roman"/>
              </w:rPr>
              <w:t>rocznego okresu ubezpieczenia</w:t>
            </w:r>
            <w:r w:rsidRPr="00FD1B55">
              <w:rPr>
                <w:rFonts w:ascii="Times New Roman" w:hAnsi="Times New Roman"/>
              </w:rPr>
              <w:t>.</w:t>
            </w:r>
          </w:p>
          <w:p w14:paraId="034EE37E" w14:textId="77777777" w:rsidR="00274422" w:rsidRPr="00FD1B55" w:rsidRDefault="00274422" w:rsidP="00A1690F">
            <w:pPr>
              <w:spacing w:after="120" w:line="240" w:lineRule="auto"/>
              <w:jc w:val="both"/>
              <w:rPr>
                <w:rFonts w:ascii="Times New Roman" w:hAnsi="Times New Roman"/>
              </w:rPr>
            </w:pPr>
            <w:r w:rsidRPr="00FD1B55">
              <w:rPr>
                <w:rFonts w:ascii="Times New Roman" w:hAnsi="Times New Roman"/>
              </w:rPr>
              <w:t xml:space="preserve">Składka za inwestycje zgłaszane do ubezpieczenia będzie naliczana pro rata za </w:t>
            </w:r>
            <w:r w:rsidR="00813DBC" w:rsidRPr="00FD1B55">
              <w:rPr>
                <w:rFonts w:ascii="Times New Roman" w:hAnsi="Times New Roman"/>
              </w:rPr>
              <w:t>każdy dzień</w:t>
            </w:r>
            <w:r w:rsidRPr="00FD1B55">
              <w:rPr>
                <w:rFonts w:ascii="Times New Roman" w:hAnsi="Times New Roman"/>
              </w:rPr>
              <w:t xml:space="preserve"> od daty przyjęcia środków do ewidencji Ubezpieczającego. Składka płatna będzie w terminie 14 dni od daty wystawienia aneksu.</w:t>
            </w:r>
          </w:p>
          <w:p w14:paraId="047A06EF" w14:textId="77777777" w:rsidR="00274422" w:rsidRPr="00FD1B55" w:rsidRDefault="00274422" w:rsidP="00A1690F">
            <w:pPr>
              <w:spacing w:after="120" w:line="240" w:lineRule="auto"/>
              <w:jc w:val="both"/>
              <w:rPr>
                <w:rFonts w:ascii="Times New Roman" w:hAnsi="Times New Roman"/>
                <w:b/>
              </w:rPr>
            </w:pPr>
            <w:r w:rsidRPr="00FD1B55">
              <w:rPr>
                <w:rFonts w:ascii="Times New Roman" w:hAnsi="Times New Roman"/>
                <w:b/>
              </w:rPr>
              <w:t xml:space="preserve">Limit odpowiedzialności 20% sumy ubezpieczenia w rocznym okresie rozliczeniowym nie więcej niż </w:t>
            </w:r>
            <w:r w:rsidRPr="00D17320">
              <w:rPr>
                <w:rFonts w:ascii="Times New Roman" w:hAnsi="Times New Roman"/>
                <w:b/>
              </w:rPr>
              <w:t>5.000.000</w:t>
            </w:r>
            <w:r w:rsidR="00D17320">
              <w:rPr>
                <w:rFonts w:ascii="Times New Roman" w:hAnsi="Times New Roman"/>
                <w:b/>
              </w:rPr>
              <w:t>,00</w:t>
            </w:r>
            <w:r w:rsidRPr="00D17320">
              <w:rPr>
                <w:rFonts w:ascii="Times New Roman" w:hAnsi="Times New Roman"/>
                <w:b/>
              </w:rPr>
              <w:t xml:space="preserve"> PLN</w:t>
            </w:r>
            <w:r w:rsidR="006E627D">
              <w:rPr>
                <w:rFonts w:ascii="Times New Roman" w:hAnsi="Times New Roman"/>
                <w:b/>
                <w:bCs/>
              </w:rPr>
              <w:t xml:space="preserve"> </w:t>
            </w:r>
          </w:p>
          <w:p w14:paraId="5868AE1B" w14:textId="77777777" w:rsidR="00274422" w:rsidRPr="00FD1B55" w:rsidRDefault="00274422" w:rsidP="00A1690F">
            <w:pPr>
              <w:spacing w:after="120" w:line="240" w:lineRule="auto"/>
              <w:jc w:val="both"/>
              <w:rPr>
                <w:rFonts w:ascii="Times New Roman" w:hAnsi="Times New Roman"/>
                <w:strike/>
                <w:highlight w:val="yellow"/>
              </w:rPr>
            </w:pPr>
            <w:r w:rsidRPr="00FD1B55">
              <w:rPr>
                <w:rFonts w:ascii="Times New Roman" w:hAnsi="Times New Roman"/>
              </w:rPr>
              <w:t>Inwestycje, których wartość przekracza przyjęty limit winny być zgłoszone do Ubezpieczyciela niezwłocznie.</w:t>
            </w:r>
          </w:p>
        </w:tc>
      </w:tr>
      <w:tr w:rsidR="00274422" w:rsidRPr="00FD1B55" w14:paraId="23B1BAEC" w14:textId="77777777" w:rsidTr="005A04AB">
        <w:trPr>
          <w:trHeight w:val="825"/>
        </w:trPr>
        <w:tc>
          <w:tcPr>
            <w:tcW w:w="9016" w:type="dxa"/>
          </w:tcPr>
          <w:p w14:paraId="782956BC" w14:textId="77777777" w:rsidR="00274422" w:rsidRPr="00FD1B55" w:rsidRDefault="00274422" w:rsidP="00A1690F">
            <w:pPr>
              <w:spacing w:after="120" w:line="240" w:lineRule="auto"/>
              <w:jc w:val="both"/>
              <w:rPr>
                <w:rFonts w:ascii="Times New Roman" w:hAnsi="Times New Roman"/>
                <w:b/>
              </w:rPr>
            </w:pPr>
            <w:r w:rsidRPr="00FD1B55">
              <w:rPr>
                <w:rFonts w:ascii="Times New Roman" w:hAnsi="Times New Roman"/>
                <w:b/>
              </w:rPr>
              <w:t xml:space="preserve">Klauzula automatycznego zwiększenia wartości mienia </w:t>
            </w:r>
            <w:r w:rsidR="00813DBC" w:rsidRPr="00FD1B55">
              <w:rPr>
                <w:rFonts w:ascii="Times New Roman" w:hAnsi="Times New Roman"/>
                <w:b/>
              </w:rPr>
              <w:t>nabytego po</w:t>
            </w:r>
            <w:r w:rsidRPr="00FD1B55">
              <w:rPr>
                <w:rFonts w:ascii="Times New Roman" w:hAnsi="Times New Roman"/>
                <w:b/>
              </w:rPr>
              <w:t xml:space="preserve"> zebraniu danych </w:t>
            </w:r>
            <w:r w:rsidR="00813DBC" w:rsidRPr="00FD1B55">
              <w:rPr>
                <w:rFonts w:ascii="Times New Roman" w:hAnsi="Times New Roman"/>
                <w:b/>
              </w:rPr>
              <w:t>do SWZ</w:t>
            </w:r>
          </w:p>
          <w:p w14:paraId="64F16EFE" w14:textId="77777777" w:rsidR="00274422" w:rsidRPr="00FD1B55" w:rsidRDefault="00274422" w:rsidP="00A1690F">
            <w:pPr>
              <w:spacing w:before="120" w:after="120" w:line="240" w:lineRule="auto"/>
              <w:jc w:val="both"/>
              <w:rPr>
                <w:rFonts w:ascii="Times New Roman" w:hAnsi="Times New Roman"/>
              </w:rPr>
            </w:pPr>
            <w:r w:rsidRPr="00FD1B55">
              <w:rPr>
                <w:rFonts w:ascii="Times New Roman" w:hAnsi="Times New Roman"/>
              </w:rPr>
              <w:t xml:space="preserve">Z zachowaniem pozostałych, niezmienionych niniejszą klauzulą ogólnych warunków ubezpieczenia i innych postanowień </w:t>
            </w:r>
            <w:r w:rsidR="00813DBC" w:rsidRPr="00FD1B55">
              <w:rPr>
                <w:rFonts w:ascii="Times New Roman" w:hAnsi="Times New Roman"/>
              </w:rPr>
              <w:t>umowy, strony</w:t>
            </w:r>
            <w:r w:rsidRPr="00FD1B55">
              <w:rPr>
                <w:rFonts w:ascii="Times New Roman" w:hAnsi="Times New Roman"/>
              </w:rPr>
              <w:t xml:space="preserve"> </w:t>
            </w:r>
            <w:r w:rsidR="00813DBC" w:rsidRPr="00FD1B55">
              <w:rPr>
                <w:rFonts w:ascii="Times New Roman" w:hAnsi="Times New Roman"/>
              </w:rPr>
              <w:t>uzgodniły, że:</w:t>
            </w:r>
          </w:p>
          <w:p w14:paraId="1D3BFA7D" w14:textId="04AC747C" w:rsidR="00274422" w:rsidRPr="00387D98" w:rsidRDefault="00274422" w:rsidP="0044471D">
            <w:pPr>
              <w:spacing w:after="120" w:line="240" w:lineRule="auto"/>
              <w:jc w:val="both"/>
              <w:rPr>
                <w:rFonts w:ascii="Times New Roman" w:hAnsi="Times New Roman"/>
              </w:rPr>
            </w:pPr>
            <w:r w:rsidRPr="00387D98">
              <w:rPr>
                <w:rFonts w:ascii="Times New Roman" w:hAnsi="Times New Roman"/>
              </w:rPr>
              <w:t xml:space="preserve">Środki trwałe, wyposażenie </w:t>
            </w:r>
            <w:r w:rsidR="00E30D90" w:rsidRPr="00387D98">
              <w:rPr>
                <w:rFonts w:ascii="Times New Roman" w:hAnsi="Times New Roman"/>
              </w:rPr>
              <w:t xml:space="preserve">i </w:t>
            </w:r>
            <w:r w:rsidRPr="00387D98">
              <w:rPr>
                <w:rFonts w:ascii="Times New Roman" w:hAnsi="Times New Roman"/>
              </w:rPr>
              <w:t>niskocenne składniki majątku w posiadanie których ubez</w:t>
            </w:r>
            <w:r w:rsidR="00813DBC" w:rsidRPr="00387D98">
              <w:rPr>
                <w:rFonts w:ascii="Times New Roman" w:hAnsi="Times New Roman"/>
              </w:rPr>
              <w:t xml:space="preserve">pieczony wejdzie w okresie </w:t>
            </w:r>
            <w:r w:rsidR="00813DBC" w:rsidRPr="008D1BDC">
              <w:rPr>
                <w:rFonts w:ascii="Times New Roman" w:hAnsi="Times New Roman"/>
              </w:rPr>
              <w:t xml:space="preserve">od </w:t>
            </w:r>
            <w:r w:rsidR="006E627D" w:rsidRPr="008D1BDC">
              <w:rPr>
                <w:rFonts w:ascii="Times New Roman" w:hAnsi="Times New Roman"/>
              </w:rPr>
              <w:t>2</w:t>
            </w:r>
            <w:r w:rsidR="00B70EE0" w:rsidRPr="008D1BDC">
              <w:rPr>
                <w:rFonts w:ascii="Times New Roman" w:hAnsi="Times New Roman"/>
              </w:rPr>
              <w:t>5</w:t>
            </w:r>
            <w:r w:rsidR="00E30D90" w:rsidRPr="008D1BDC">
              <w:rPr>
                <w:rFonts w:ascii="Times New Roman" w:hAnsi="Times New Roman"/>
              </w:rPr>
              <w:t>.0</w:t>
            </w:r>
            <w:r w:rsidR="006E627D" w:rsidRPr="008D1BDC">
              <w:rPr>
                <w:rFonts w:ascii="Times New Roman" w:hAnsi="Times New Roman"/>
              </w:rPr>
              <w:t>6</w:t>
            </w:r>
            <w:r w:rsidR="00E30D90" w:rsidRPr="008D1BDC">
              <w:rPr>
                <w:rFonts w:ascii="Times New Roman" w:hAnsi="Times New Roman"/>
              </w:rPr>
              <w:t>.202</w:t>
            </w:r>
            <w:r w:rsidR="00B629CD">
              <w:rPr>
                <w:rFonts w:ascii="Times New Roman" w:hAnsi="Times New Roman"/>
              </w:rPr>
              <w:t>6</w:t>
            </w:r>
            <w:r w:rsidR="00E30D90" w:rsidRPr="008D1BDC">
              <w:rPr>
                <w:rFonts w:ascii="Times New Roman" w:hAnsi="Times New Roman"/>
              </w:rPr>
              <w:t xml:space="preserve"> r. </w:t>
            </w:r>
            <w:r w:rsidRPr="008D1BDC">
              <w:rPr>
                <w:rFonts w:ascii="Times New Roman" w:hAnsi="Times New Roman"/>
              </w:rPr>
              <w:t>do</w:t>
            </w:r>
            <w:r w:rsidRPr="00387D98">
              <w:rPr>
                <w:rFonts w:ascii="Times New Roman" w:hAnsi="Times New Roman"/>
              </w:rPr>
              <w:t xml:space="preserve"> dnia </w:t>
            </w:r>
            <w:r w:rsidR="00E30D90" w:rsidRPr="00387D98">
              <w:rPr>
                <w:rFonts w:ascii="Times New Roman" w:hAnsi="Times New Roman"/>
              </w:rPr>
              <w:t>02.09</w:t>
            </w:r>
            <w:r w:rsidR="00813DBC" w:rsidRPr="00387D98">
              <w:rPr>
                <w:rFonts w:ascii="Times New Roman" w:hAnsi="Times New Roman"/>
              </w:rPr>
              <w:t>.20</w:t>
            </w:r>
            <w:r w:rsidR="00C55818" w:rsidRPr="00387D98">
              <w:rPr>
                <w:rFonts w:ascii="Times New Roman" w:hAnsi="Times New Roman"/>
              </w:rPr>
              <w:t>2</w:t>
            </w:r>
            <w:r w:rsidR="00B629CD">
              <w:rPr>
                <w:rFonts w:ascii="Times New Roman" w:hAnsi="Times New Roman"/>
              </w:rPr>
              <w:t>6</w:t>
            </w:r>
            <w:r w:rsidRPr="00387D98">
              <w:rPr>
                <w:rFonts w:ascii="Times New Roman" w:hAnsi="Times New Roman"/>
              </w:rPr>
              <w:t xml:space="preserve"> </w:t>
            </w:r>
            <w:r w:rsidR="00813DBC" w:rsidRPr="00387D98">
              <w:rPr>
                <w:rFonts w:ascii="Times New Roman" w:hAnsi="Times New Roman"/>
              </w:rPr>
              <w:t>(po</w:t>
            </w:r>
            <w:r w:rsidRPr="00387D98">
              <w:rPr>
                <w:rFonts w:ascii="Times New Roman" w:hAnsi="Times New Roman"/>
              </w:rPr>
              <w:t xml:space="preserve"> zebraniu danych do specyfikacji) zostają objęte ochroną ubezpieczeniową. Ochrona rozpocznie się od dnia </w:t>
            </w:r>
            <w:r w:rsidR="00E30D90" w:rsidRPr="00387D98">
              <w:rPr>
                <w:rFonts w:ascii="Times New Roman" w:hAnsi="Times New Roman"/>
              </w:rPr>
              <w:t>03.09.</w:t>
            </w:r>
            <w:r w:rsidR="00813DBC" w:rsidRPr="00387D98">
              <w:rPr>
                <w:rFonts w:ascii="Times New Roman" w:hAnsi="Times New Roman"/>
              </w:rPr>
              <w:t>20</w:t>
            </w:r>
            <w:r w:rsidR="00FE362F" w:rsidRPr="00387D98">
              <w:rPr>
                <w:rFonts w:ascii="Times New Roman" w:hAnsi="Times New Roman"/>
              </w:rPr>
              <w:t>2</w:t>
            </w:r>
            <w:r w:rsidR="00B629CD">
              <w:rPr>
                <w:rFonts w:ascii="Times New Roman" w:hAnsi="Times New Roman"/>
              </w:rPr>
              <w:t>6</w:t>
            </w:r>
            <w:r w:rsidR="00813DBC" w:rsidRPr="00387D98">
              <w:rPr>
                <w:rFonts w:ascii="Times New Roman" w:hAnsi="Times New Roman"/>
              </w:rPr>
              <w:t xml:space="preserve"> roku</w:t>
            </w:r>
            <w:r w:rsidRPr="00387D98">
              <w:rPr>
                <w:rFonts w:ascii="Times New Roman" w:hAnsi="Times New Roman"/>
              </w:rPr>
              <w:t xml:space="preserve">. Ustala </w:t>
            </w:r>
            <w:r w:rsidR="00813DBC" w:rsidRPr="00387D98">
              <w:rPr>
                <w:rFonts w:ascii="Times New Roman" w:hAnsi="Times New Roman"/>
              </w:rPr>
              <w:t>się, że</w:t>
            </w:r>
            <w:r w:rsidRPr="00387D98">
              <w:rPr>
                <w:rFonts w:ascii="Times New Roman" w:hAnsi="Times New Roman"/>
              </w:rPr>
              <w:t xml:space="preserve"> zgło</w:t>
            </w:r>
            <w:r w:rsidR="00813DBC" w:rsidRPr="00387D98">
              <w:rPr>
                <w:rFonts w:ascii="Times New Roman" w:hAnsi="Times New Roman"/>
              </w:rPr>
              <w:t>szenie mienia nastąpi do dnia 3</w:t>
            </w:r>
            <w:r w:rsidR="0044471D" w:rsidRPr="00387D98">
              <w:rPr>
                <w:rFonts w:ascii="Times New Roman" w:hAnsi="Times New Roman"/>
              </w:rPr>
              <w:t>0</w:t>
            </w:r>
            <w:r w:rsidR="00813DBC" w:rsidRPr="00387D98">
              <w:rPr>
                <w:rFonts w:ascii="Times New Roman" w:hAnsi="Times New Roman"/>
              </w:rPr>
              <w:t>.0</w:t>
            </w:r>
            <w:r w:rsidR="00E30D90" w:rsidRPr="00387D98">
              <w:rPr>
                <w:rFonts w:ascii="Times New Roman" w:hAnsi="Times New Roman"/>
              </w:rPr>
              <w:t>9</w:t>
            </w:r>
            <w:r w:rsidR="00813DBC" w:rsidRPr="00387D98">
              <w:rPr>
                <w:rFonts w:ascii="Times New Roman" w:hAnsi="Times New Roman"/>
              </w:rPr>
              <w:t>.20</w:t>
            </w:r>
            <w:r w:rsidR="00C55818" w:rsidRPr="00387D98">
              <w:rPr>
                <w:rFonts w:ascii="Times New Roman" w:hAnsi="Times New Roman"/>
              </w:rPr>
              <w:t>2</w:t>
            </w:r>
            <w:r w:rsidR="00B629CD">
              <w:rPr>
                <w:rFonts w:ascii="Times New Roman" w:hAnsi="Times New Roman"/>
              </w:rPr>
              <w:t>6</w:t>
            </w:r>
            <w:r w:rsidRPr="00387D98">
              <w:rPr>
                <w:rFonts w:ascii="Times New Roman" w:hAnsi="Times New Roman"/>
              </w:rPr>
              <w:t xml:space="preserve"> a rozliczenie według systemu pro rata temporis w ciągu 30 dni od daty </w:t>
            </w:r>
            <w:r w:rsidR="00601A15" w:rsidRPr="00387D98">
              <w:rPr>
                <w:rFonts w:ascii="Times New Roman" w:hAnsi="Times New Roman"/>
              </w:rPr>
              <w:t>dostarczenia informacji</w:t>
            </w:r>
            <w:r w:rsidRPr="00387D98">
              <w:rPr>
                <w:rFonts w:ascii="Times New Roman" w:hAnsi="Times New Roman"/>
              </w:rPr>
              <w:t xml:space="preserve"> do Ubezpieczyciela.</w:t>
            </w:r>
          </w:p>
          <w:p w14:paraId="21055CB0" w14:textId="77777777" w:rsidR="00921D48" w:rsidRPr="00387D98" w:rsidRDefault="006C2136" w:rsidP="0044471D">
            <w:pPr>
              <w:spacing w:after="120" w:line="240" w:lineRule="auto"/>
              <w:jc w:val="both"/>
              <w:rPr>
                <w:rFonts w:ascii="Times New Roman" w:hAnsi="Times New Roman"/>
              </w:rPr>
            </w:pPr>
            <w:r w:rsidRPr="00B54151">
              <w:rPr>
                <w:rFonts w:ascii="Times New Roman" w:hAnsi="Times New Roman"/>
                <w:i/>
                <w:iCs/>
              </w:rPr>
              <w:t>D</w:t>
            </w:r>
            <w:r w:rsidR="00921D48" w:rsidRPr="00B54151">
              <w:rPr>
                <w:rFonts w:ascii="Times New Roman" w:hAnsi="Times New Roman"/>
                <w:i/>
                <w:iCs/>
              </w:rPr>
              <w:t>otyczy pierwszego okresu rozliczeniowego</w:t>
            </w:r>
            <w:r w:rsidR="00921D48" w:rsidRPr="00387D98">
              <w:rPr>
                <w:rFonts w:ascii="Times New Roman" w:hAnsi="Times New Roman"/>
              </w:rPr>
              <w:t>.</w:t>
            </w:r>
          </w:p>
          <w:p w14:paraId="65C18628" w14:textId="77777777" w:rsidR="006C2136" w:rsidRPr="00387D98" w:rsidRDefault="006C2136" w:rsidP="0044471D">
            <w:pPr>
              <w:spacing w:after="120" w:line="240" w:lineRule="auto"/>
              <w:jc w:val="both"/>
              <w:rPr>
                <w:rFonts w:ascii="Times New Roman" w:hAnsi="Times New Roman"/>
              </w:rPr>
            </w:pPr>
          </w:p>
          <w:p w14:paraId="4C448B8A" w14:textId="7331D83D" w:rsidR="006C2136" w:rsidRDefault="006C2136" w:rsidP="0044471D">
            <w:pPr>
              <w:spacing w:after="120" w:line="240" w:lineRule="auto"/>
              <w:jc w:val="both"/>
              <w:rPr>
                <w:rFonts w:ascii="Times New Roman" w:hAnsi="Times New Roman"/>
              </w:rPr>
            </w:pPr>
            <w:r w:rsidRPr="00387D98">
              <w:rPr>
                <w:rFonts w:ascii="Times New Roman" w:hAnsi="Times New Roman"/>
              </w:rPr>
              <w:t>Środki trwałe, wyposażenie i niskocenne składniki majątku w posiadanie których ubezpieczony wejdzie w okresie od 01.08.202</w:t>
            </w:r>
            <w:r w:rsidR="00B629CD">
              <w:rPr>
                <w:rFonts w:ascii="Times New Roman" w:hAnsi="Times New Roman"/>
              </w:rPr>
              <w:t>7</w:t>
            </w:r>
            <w:r w:rsidRPr="00387D98">
              <w:rPr>
                <w:rFonts w:ascii="Times New Roman" w:hAnsi="Times New Roman"/>
              </w:rPr>
              <w:t xml:space="preserve"> r.  do dnia 02.09.202</w:t>
            </w:r>
            <w:r w:rsidR="00B629CD">
              <w:rPr>
                <w:rFonts w:ascii="Times New Roman" w:hAnsi="Times New Roman"/>
              </w:rPr>
              <w:t>7</w:t>
            </w:r>
            <w:r w:rsidRPr="00387D98">
              <w:rPr>
                <w:rFonts w:ascii="Times New Roman" w:hAnsi="Times New Roman"/>
              </w:rPr>
              <w:t xml:space="preserve"> (po zebraniu danych do polis na drugi okres rozliczeniowy) zostają objęte ochroną ubezpieczeniową. Ochrona rozpocznie się od dnia 03.09.202</w:t>
            </w:r>
            <w:r w:rsidR="00B629CD">
              <w:rPr>
                <w:rFonts w:ascii="Times New Roman" w:hAnsi="Times New Roman"/>
              </w:rPr>
              <w:t>7</w:t>
            </w:r>
            <w:r w:rsidRPr="00387D98">
              <w:rPr>
                <w:rFonts w:ascii="Times New Roman" w:hAnsi="Times New Roman"/>
              </w:rPr>
              <w:t xml:space="preserve"> roku. Ustala się, że zgłoszenie mienia nastąpi do dnia </w:t>
            </w:r>
            <w:r w:rsidR="00387D98" w:rsidRPr="00387D98">
              <w:rPr>
                <w:rFonts w:ascii="Times New Roman" w:hAnsi="Times New Roman"/>
              </w:rPr>
              <w:t>15</w:t>
            </w:r>
            <w:r w:rsidRPr="00387D98">
              <w:rPr>
                <w:rFonts w:ascii="Times New Roman" w:hAnsi="Times New Roman"/>
              </w:rPr>
              <w:t>.10.202</w:t>
            </w:r>
            <w:r w:rsidR="00B629CD">
              <w:rPr>
                <w:rFonts w:ascii="Times New Roman" w:hAnsi="Times New Roman"/>
              </w:rPr>
              <w:t>7</w:t>
            </w:r>
            <w:r w:rsidRPr="00387D98">
              <w:rPr>
                <w:rFonts w:ascii="Times New Roman" w:hAnsi="Times New Roman"/>
              </w:rPr>
              <w:t xml:space="preserve"> a rozliczenie według systemu pro rata temporis w ciągu 30 dni od daty dostarczenia informacji do Ubezpieczyciela.</w:t>
            </w:r>
          </w:p>
          <w:p w14:paraId="7CAA1342" w14:textId="77777777" w:rsidR="006C2136" w:rsidRPr="00B54151" w:rsidRDefault="006C2136" w:rsidP="0044471D">
            <w:pPr>
              <w:spacing w:after="120" w:line="240" w:lineRule="auto"/>
              <w:rPr>
                <w:rFonts w:ascii="Times New Roman" w:hAnsi="Times New Roman"/>
                <w:i/>
                <w:iCs/>
              </w:rPr>
            </w:pPr>
            <w:r w:rsidRPr="00B54151">
              <w:rPr>
                <w:rFonts w:ascii="Times New Roman" w:hAnsi="Times New Roman"/>
                <w:i/>
                <w:iCs/>
              </w:rPr>
              <w:t>Dotyczy drugiego okresu rozliczeniowego.</w:t>
            </w:r>
          </w:p>
        </w:tc>
      </w:tr>
      <w:tr w:rsidR="00274422" w:rsidRPr="00FD1B55" w14:paraId="02428255" w14:textId="77777777" w:rsidTr="005A04AB">
        <w:trPr>
          <w:trHeight w:val="825"/>
        </w:trPr>
        <w:tc>
          <w:tcPr>
            <w:tcW w:w="9016" w:type="dxa"/>
          </w:tcPr>
          <w:p w14:paraId="745CB198" w14:textId="77777777" w:rsidR="00274422" w:rsidRPr="00FD1B55" w:rsidRDefault="00274422" w:rsidP="00A1690F">
            <w:pPr>
              <w:spacing w:after="120" w:line="240" w:lineRule="auto"/>
              <w:rPr>
                <w:rFonts w:ascii="Times New Roman" w:hAnsi="Times New Roman"/>
                <w:b/>
              </w:rPr>
            </w:pPr>
            <w:r w:rsidRPr="00FD1B55">
              <w:rPr>
                <w:rFonts w:ascii="Times New Roman" w:hAnsi="Times New Roman"/>
                <w:b/>
              </w:rPr>
              <w:t>Klauzula braku regresu do pracownika</w:t>
            </w:r>
            <w:r w:rsidR="00F95BBB" w:rsidRPr="00FD1B55">
              <w:rPr>
                <w:rFonts w:ascii="Times New Roman" w:hAnsi="Times New Roman"/>
                <w:b/>
              </w:rPr>
              <w:t xml:space="preserve"> </w:t>
            </w:r>
          </w:p>
          <w:p w14:paraId="23160776" w14:textId="77777777" w:rsidR="005961F3" w:rsidRPr="00FD1B55" w:rsidRDefault="005961F3" w:rsidP="008D1BDC">
            <w:pPr>
              <w:spacing w:before="120" w:after="120" w:line="240" w:lineRule="auto"/>
              <w:jc w:val="both"/>
              <w:rPr>
                <w:rFonts w:ascii="Times New Roman" w:hAnsi="Times New Roman"/>
              </w:rPr>
            </w:pPr>
            <w:r w:rsidRPr="00FD1B55">
              <w:rPr>
                <w:rFonts w:ascii="Times New Roman" w:hAnsi="Times New Roman"/>
              </w:rPr>
              <w:t xml:space="preserve">Z zachowaniem pozostałych, nie zmienionych niniejszą klauzulą ogólnych warunków ubezpieczenia </w:t>
            </w:r>
            <w:r w:rsidRPr="00FD1B55">
              <w:rPr>
                <w:rFonts w:ascii="Times New Roman" w:hAnsi="Times New Roman"/>
              </w:rPr>
              <w:br/>
              <w:t>i innych postanowień umowy, strony uzgodniły, że:</w:t>
            </w:r>
          </w:p>
          <w:p w14:paraId="1F28FB6F" w14:textId="179BF9B1" w:rsidR="00BC6A9A" w:rsidRPr="00FD1B55" w:rsidRDefault="005961F3" w:rsidP="008D1BDC">
            <w:pPr>
              <w:spacing w:after="120" w:line="240" w:lineRule="auto"/>
              <w:jc w:val="both"/>
              <w:rPr>
                <w:rFonts w:ascii="Times New Roman" w:hAnsi="Times New Roman"/>
                <w:b/>
                <w:highlight w:val="yellow"/>
              </w:rPr>
            </w:pPr>
            <w:r w:rsidRPr="00FD1B55">
              <w:rPr>
                <w:rFonts w:ascii="Times New Roman" w:hAnsi="Times New Roman"/>
              </w:rPr>
              <w:t>Ubezpieczyciel zrzeka się prawa do roszczenia zwrotnego wobec sprawcy szkody z tytułu wypłaty odszkodowania Ubezpieczonemu w przypadku, gdy sprawcą szkody jest pracownik lub osoba świadcząca</w:t>
            </w:r>
            <w:r w:rsidR="00DC0483" w:rsidRPr="00FD1B55">
              <w:rPr>
                <w:rFonts w:ascii="Times New Roman" w:hAnsi="Times New Roman"/>
              </w:rPr>
              <w:t xml:space="preserve"> wyłącznie </w:t>
            </w:r>
            <w:r w:rsidRPr="00FD1B55">
              <w:rPr>
                <w:rFonts w:ascii="Times New Roman" w:hAnsi="Times New Roman"/>
              </w:rPr>
              <w:t xml:space="preserve"> na rzecz ubezpieczonego pracę na podstawie umowy cywilno-prawnej.  Brak regresu nie dotyczy szkód wyrządzonych umyślnie</w:t>
            </w:r>
            <w:r w:rsidR="008D1BDC">
              <w:rPr>
                <w:rFonts w:ascii="Times New Roman" w:hAnsi="Times New Roman"/>
              </w:rPr>
              <w:t>.</w:t>
            </w:r>
          </w:p>
        </w:tc>
      </w:tr>
      <w:tr w:rsidR="00774A18" w:rsidRPr="00FD1B55" w14:paraId="63673C61" w14:textId="77777777" w:rsidTr="005A04AB">
        <w:trPr>
          <w:trHeight w:val="825"/>
        </w:trPr>
        <w:tc>
          <w:tcPr>
            <w:tcW w:w="9016" w:type="dxa"/>
          </w:tcPr>
          <w:p w14:paraId="7BABBB01" w14:textId="77777777" w:rsidR="006B1ED0" w:rsidRPr="006B1ED0" w:rsidRDefault="00774A18" w:rsidP="00774A18">
            <w:pPr>
              <w:spacing w:after="120" w:line="240" w:lineRule="auto"/>
              <w:rPr>
                <w:rFonts w:ascii="Times New Roman" w:hAnsi="Times New Roman"/>
                <w:b/>
                <w:color w:val="000000"/>
              </w:rPr>
            </w:pPr>
            <w:r w:rsidRPr="006B1ED0">
              <w:rPr>
                <w:rFonts w:ascii="Times New Roman" w:hAnsi="Times New Roman"/>
                <w:b/>
                <w:color w:val="000000"/>
              </w:rPr>
              <w:t>Klauzula kosztów wymiany wody w basenie</w:t>
            </w:r>
          </w:p>
          <w:p w14:paraId="5E607365" w14:textId="77777777" w:rsidR="006B1ED0" w:rsidRPr="006B1ED0" w:rsidRDefault="006B1ED0" w:rsidP="008D1BDC">
            <w:pPr>
              <w:spacing w:after="120" w:line="240" w:lineRule="auto"/>
              <w:jc w:val="both"/>
              <w:rPr>
                <w:rFonts w:ascii="Times New Roman" w:hAnsi="Times New Roman"/>
                <w:bCs/>
                <w:color w:val="000000"/>
              </w:rPr>
            </w:pPr>
            <w:r w:rsidRPr="006B1ED0">
              <w:rPr>
                <w:rFonts w:ascii="Times New Roman" w:hAnsi="Times New Roman"/>
                <w:bCs/>
                <w:color w:val="000000"/>
              </w:rPr>
              <w:t xml:space="preserve">Z zachowaniem pozostałych, nie zmienionych niniejszą klauzulą postanowień OWU, strony </w:t>
            </w:r>
            <w:r w:rsidRPr="006B1ED0">
              <w:rPr>
                <w:rFonts w:ascii="Times New Roman" w:hAnsi="Times New Roman"/>
                <w:bCs/>
                <w:color w:val="000000"/>
              </w:rPr>
              <w:lastRenderedPageBreak/>
              <w:t>Umowy ubezpieczenia uzgodniły, że Ubezpieczyciel pokryje koszty wymiany wody w basenie kąpielowym na terenie pływalni</w:t>
            </w:r>
          </w:p>
          <w:p w14:paraId="3537DD75" w14:textId="77777777" w:rsidR="006B1ED0" w:rsidRPr="006B1ED0" w:rsidRDefault="006B1ED0" w:rsidP="008D1BDC">
            <w:pPr>
              <w:spacing w:after="120" w:line="240" w:lineRule="auto"/>
              <w:jc w:val="both"/>
              <w:rPr>
                <w:rFonts w:ascii="Times New Roman" w:hAnsi="Times New Roman"/>
                <w:bCs/>
                <w:color w:val="000000"/>
              </w:rPr>
            </w:pPr>
            <w:r w:rsidRPr="006B1ED0">
              <w:rPr>
                <w:rFonts w:ascii="Times New Roman" w:hAnsi="Times New Roman"/>
                <w:bCs/>
                <w:color w:val="000000"/>
              </w:rPr>
              <w:t>Jednocześnie koszty te zostaną pokryte pod warunkiem, że zostaną spełnione łącznie poniższe warunki:</w:t>
            </w:r>
          </w:p>
          <w:p w14:paraId="3B379D55" w14:textId="77777777" w:rsidR="006B1ED0" w:rsidRPr="006B1ED0" w:rsidRDefault="006B1ED0" w:rsidP="00B54151">
            <w:pPr>
              <w:spacing w:after="0" w:line="240" w:lineRule="auto"/>
              <w:jc w:val="both"/>
              <w:rPr>
                <w:rFonts w:ascii="Times New Roman" w:hAnsi="Times New Roman"/>
                <w:bCs/>
                <w:color w:val="000000"/>
              </w:rPr>
            </w:pPr>
            <w:r w:rsidRPr="006B1ED0">
              <w:rPr>
                <w:rFonts w:ascii="Times New Roman" w:hAnsi="Times New Roman"/>
                <w:bCs/>
                <w:color w:val="000000"/>
              </w:rPr>
              <w:t>- nastąpi zamknięcie basenu na podstawie decyzji władz epidemiologiczno-sanitarnych w wyniku stwierdzenia przekroczonych norm czystości wody.</w:t>
            </w:r>
          </w:p>
          <w:p w14:paraId="5F9B98D3" w14:textId="77777777" w:rsidR="006B1ED0" w:rsidRPr="006B1ED0" w:rsidRDefault="006B1ED0" w:rsidP="00B54151">
            <w:pPr>
              <w:spacing w:after="0" w:line="240" w:lineRule="auto"/>
              <w:jc w:val="both"/>
              <w:rPr>
                <w:rFonts w:ascii="Times New Roman" w:hAnsi="Times New Roman"/>
                <w:bCs/>
                <w:color w:val="000000"/>
              </w:rPr>
            </w:pPr>
            <w:r w:rsidRPr="006B1ED0">
              <w:rPr>
                <w:rFonts w:ascii="Times New Roman" w:hAnsi="Times New Roman"/>
                <w:bCs/>
                <w:color w:val="000000"/>
              </w:rPr>
              <w:t>- przekroczenie norm musi być ewidentnie, wyższe, nagłe i wskazujące na nieumyślne/przypadkowe działanie osób trzecich,</w:t>
            </w:r>
          </w:p>
          <w:p w14:paraId="6F42B369" w14:textId="77777777" w:rsidR="006B1ED0" w:rsidRDefault="006B1ED0" w:rsidP="00B54151">
            <w:pPr>
              <w:spacing w:after="0" w:line="240" w:lineRule="auto"/>
              <w:jc w:val="both"/>
              <w:rPr>
                <w:rFonts w:ascii="Times New Roman" w:hAnsi="Times New Roman"/>
                <w:bCs/>
                <w:color w:val="000000"/>
              </w:rPr>
            </w:pPr>
            <w:r w:rsidRPr="006B1ED0">
              <w:rPr>
                <w:rFonts w:ascii="Times New Roman" w:hAnsi="Times New Roman"/>
                <w:bCs/>
                <w:color w:val="000000"/>
              </w:rPr>
              <w:t>- do skażenie/zanieczyszczenia doszło w okresie ubezpieczenia.</w:t>
            </w:r>
          </w:p>
          <w:p w14:paraId="643F967A" w14:textId="77777777" w:rsidR="00B54151" w:rsidRPr="006B1ED0" w:rsidRDefault="00B54151" w:rsidP="00B54151">
            <w:pPr>
              <w:spacing w:after="0" w:line="240" w:lineRule="auto"/>
              <w:jc w:val="both"/>
              <w:rPr>
                <w:rFonts w:ascii="Times New Roman" w:hAnsi="Times New Roman"/>
                <w:bCs/>
                <w:color w:val="000000"/>
              </w:rPr>
            </w:pPr>
          </w:p>
          <w:p w14:paraId="6CE9BE66" w14:textId="77777777" w:rsidR="006B1ED0" w:rsidRPr="006B1ED0" w:rsidRDefault="006B1ED0" w:rsidP="008D1BDC">
            <w:pPr>
              <w:spacing w:after="120" w:line="240" w:lineRule="auto"/>
              <w:jc w:val="both"/>
              <w:rPr>
                <w:rFonts w:ascii="Times New Roman" w:hAnsi="Times New Roman"/>
                <w:bCs/>
                <w:color w:val="000000"/>
              </w:rPr>
            </w:pPr>
            <w:r w:rsidRPr="006B1ED0">
              <w:rPr>
                <w:rFonts w:ascii="Times New Roman" w:hAnsi="Times New Roman"/>
                <w:bCs/>
                <w:color w:val="000000"/>
              </w:rPr>
              <w:t xml:space="preserve">2. Wyłączone z pokrycia niniejszą klauzulą są: zatrucie wody w wyniku zanieczyszczeń sieci wodociągowej, podniesienia/cofnięcia się wód gruntowych, cofnięcia cieczy w instalacjach kanalizacyjnych, uszkodzeniu filtrów w urządzeniach filtrujących. </w:t>
            </w:r>
          </w:p>
          <w:p w14:paraId="130289A5" w14:textId="5E3A479D" w:rsidR="006B1ED0" w:rsidRPr="006B1ED0" w:rsidRDefault="006B1ED0" w:rsidP="008D1BDC">
            <w:pPr>
              <w:spacing w:after="120" w:line="240" w:lineRule="auto"/>
              <w:jc w:val="both"/>
              <w:rPr>
                <w:rFonts w:ascii="Times New Roman" w:hAnsi="Times New Roman"/>
                <w:bCs/>
                <w:color w:val="000000"/>
              </w:rPr>
            </w:pPr>
            <w:r w:rsidRPr="006B1ED0">
              <w:rPr>
                <w:rFonts w:ascii="Times New Roman" w:hAnsi="Times New Roman"/>
                <w:bCs/>
                <w:color w:val="000000"/>
              </w:rPr>
              <w:t>3. Limit na jedno i wszystkie zdarzenia w okresie ubezpieczenia: 100.000,00 PLN.</w:t>
            </w:r>
          </w:p>
        </w:tc>
      </w:tr>
      <w:tr w:rsidR="00774A18" w:rsidRPr="00FD1B55" w14:paraId="47A84DA8" w14:textId="77777777" w:rsidTr="005A04AB">
        <w:trPr>
          <w:trHeight w:val="825"/>
        </w:trPr>
        <w:tc>
          <w:tcPr>
            <w:tcW w:w="9016" w:type="dxa"/>
          </w:tcPr>
          <w:p w14:paraId="77E99893" w14:textId="77777777" w:rsidR="00774A18" w:rsidRPr="00304409" w:rsidRDefault="00774A18" w:rsidP="00774A18">
            <w:pPr>
              <w:spacing w:after="120" w:line="240" w:lineRule="auto"/>
              <w:rPr>
                <w:rFonts w:ascii="Times New Roman" w:hAnsi="Times New Roman"/>
                <w:b/>
                <w:color w:val="000000"/>
              </w:rPr>
            </w:pPr>
            <w:r w:rsidRPr="00304409">
              <w:rPr>
                <w:rFonts w:ascii="Times New Roman" w:hAnsi="Times New Roman"/>
                <w:b/>
                <w:color w:val="000000"/>
              </w:rPr>
              <w:lastRenderedPageBreak/>
              <w:t>Klauzula odstąpienia od odtworzenia mienia</w:t>
            </w:r>
          </w:p>
          <w:p w14:paraId="354BCC50" w14:textId="36F83B0E" w:rsidR="00304409" w:rsidRPr="00304409" w:rsidRDefault="00304409" w:rsidP="008D1BDC">
            <w:pPr>
              <w:spacing w:after="120" w:line="240" w:lineRule="auto"/>
              <w:jc w:val="both"/>
              <w:rPr>
                <w:rFonts w:ascii="Times New Roman" w:hAnsi="Times New Roman"/>
                <w:bCs/>
                <w:color w:val="000000"/>
              </w:rPr>
            </w:pPr>
            <w:r w:rsidRPr="00304409">
              <w:rPr>
                <w:rFonts w:ascii="Times New Roman" w:hAnsi="Times New Roman"/>
                <w:bCs/>
                <w:color w:val="000000"/>
              </w:rPr>
              <w:t>Z zachowaniem pozostałych nie zmienionych niniejszą klauzulą postanowień ogólnych warunków ubezpieczenia</w:t>
            </w:r>
            <w:r>
              <w:rPr>
                <w:rFonts w:ascii="Times New Roman" w:hAnsi="Times New Roman"/>
                <w:bCs/>
                <w:color w:val="000000"/>
              </w:rPr>
              <w:t xml:space="preserve"> </w:t>
            </w:r>
            <w:r w:rsidRPr="00304409">
              <w:rPr>
                <w:rFonts w:ascii="Times New Roman" w:hAnsi="Times New Roman"/>
                <w:bCs/>
                <w:color w:val="000000"/>
              </w:rPr>
              <w:t>i innych postanowień umowy ustala się, że:</w:t>
            </w:r>
          </w:p>
          <w:p w14:paraId="56B061E4" w14:textId="37E9D861" w:rsidR="00304409" w:rsidRPr="00FD1B55" w:rsidRDefault="00304409" w:rsidP="008D1BDC">
            <w:pPr>
              <w:spacing w:after="120" w:line="240" w:lineRule="auto"/>
              <w:jc w:val="both"/>
              <w:rPr>
                <w:rFonts w:ascii="Times New Roman" w:hAnsi="Times New Roman"/>
                <w:b/>
              </w:rPr>
            </w:pPr>
            <w:r w:rsidRPr="00304409">
              <w:rPr>
                <w:rFonts w:ascii="Times New Roman" w:hAnsi="Times New Roman"/>
                <w:bCs/>
                <w:color w:val="000000"/>
              </w:rPr>
              <w:t>Ubezpieczony ma prawo podjąć decyzję o rezygnacji z naprawy, zakupu bądź odbudowy uszkodzonego lub zniszczonego mienia, a Ubezpieczyciel w takim wypadku nie ograniczy odszkodowania bądź nie uchyli się od odpowiedzialności. W takim wypadku odszkodowanie wypłacane będzie tak, jakby nastąpiła naprawa, zakup bądź odbudowa mienia, zgodnie z warunkami umowy ubezpieczenia, na podstawie przewidywanych kosztów takich działań (tzw. Wypłata w miejsce zastąpienia).</w:t>
            </w:r>
          </w:p>
        </w:tc>
      </w:tr>
      <w:tr w:rsidR="00774A18" w:rsidRPr="00FD1B55" w14:paraId="512E6F60" w14:textId="77777777" w:rsidTr="005A04AB">
        <w:trPr>
          <w:trHeight w:val="825"/>
        </w:trPr>
        <w:tc>
          <w:tcPr>
            <w:tcW w:w="9016" w:type="dxa"/>
          </w:tcPr>
          <w:p w14:paraId="04169BD7" w14:textId="27EBBDA9" w:rsidR="004903ED" w:rsidRPr="004903ED" w:rsidRDefault="00774A18" w:rsidP="00774A18">
            <w:pPr>
              <w:spacing w:after="120" w:line="240" w:lineRule="auto"/>
              <w:rPr>
                <w:rFonts w:ascii="Times New Roman" w:hAnsi="Times New Roman"/>
                <w:b/>
                <w:color w:val="000000"/>
              </w:rPr>
            </w:pPr>
            <w:r w:rsidRPr="004903ED">
              <w:rPr>
                <w:rFonts w:ascii="Times New Roman" w:hAnsi="Times New Roman"/>
                <w:b/>
                <w:color w:val="000000"/>
              </w:rPr>
              <w:t>Klauzula ubezpieczenia zwiększonych kosztów</w:t>
            </w:r>
          </w:p>
          <w:p w14:paraId="02C9001F" w14:textId="77777777"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Z zachowaniem pozostałych nie zmienionych niniejszą klauzulą postanowień ogólnych warunków ubezpieczenia i innych postanowień umowy ustala się, że:</w:t>
            </w:r>
          </w:p>
          <w:p w14:paraId="74165763" w14:textId="73D525AB"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1.Koszty dodatkowe objęte są ochroną ubezpieczeniową, o ile są następstwem szkody materialnej w ubezpieczonym mieniu, w zakresie objętym umową ubezpieczenia mienia od wszystkich ryzyk, za które Ubezpieczyciel ponosi odpowiedzialność odszkodowawczą.</w:t>
            </w:r>
          </w:p>
          <w:p w14:paraId="18235EAA" w14:textId="77777777"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2. Z zakresu ochrony ubezpieczeniowej wyłączone są koszty powstałe w wyniku:</w:t>
            </w:r>
          </w:p>
          <w:p w14:paraId="1FF36751" w14:textId="77777777" w:rsidR="004903ED" w:rsidRPr="004903ED" w:rsidRDefault="004903ED" w:rsidP="00B54151">
            <w:pPr>
              <w:spacing w:after="0" w:line="240" w:lineRule="auto"/>
              <w:jc w:val="both"/>
              <w:rPr>
                <w:rFonts w:ascii="Times New Roman" w:hAnsi="Times New Roman"/>
                <w:bCs/>
                <w:color w:val="000000"/>
              </w:rPr>
            </w:pPr>
            <w:r w:rsidRPr="004903ED">
              <w:rPr>
                <w:rFonts w:ascii="Times New Roman" w:hAnsi="Times New Roman"/>
                <w:bCs/>
                <w:color w:val="000000"/>
              </w:rPr>
              <w:t>a) decyzji właściwych organów administracji lokalnej lub państwowej, które uniemożliwiają lub opóźniają odtworzenie zniszczonego mienia,</w:t>
            </w:r>
          </w:p>
          <w:p w14:paraId="57CF53CF" w14:textId="77777777" w:rsidR="004903ED" w:rsidRPr="004903ED" w:rsidRDefault="004903ED" w:rsidP="00B54151">
            <w:pPr>
              <w:spacing w:after="0" w:line="240" w:lineRule="auto"/>
              <w:jc w:val="both"/>
              <w:rPr>
                <w:rFonts w:ascii="Times New Roman" w:hAnsi="Times New Roman"/>
                <w:bCs/>
                <w:color w:val="000000"/>
              </w:rPr>
            </w:pPr>
            <w:r w:rsidRPr="004903ED">
              <w:rPr>
                <w:rFonts w:ascii="Times New Roman" w:hAnsi="Times New Roman"/>
                <w:bCs/>
                <w:color w:val="000000"/>
              </w:rPr>
              <w:t>b) innowacji i ulepszeń wprowadzonych w trakcie odbudowy zniszczonego mienia,</w:t>
            </w:r>
          </w:p>
          <w:p w14:paraId="47CF0DAE" w14:textId="77777777" w:rsidR="004903ED" w:rsidRPr="004903ED" w:rsidRDefault="004903ED" w:rsidP="00B54151">
            <w:pPr>
              <w:spacing w:after="0" w:line="240" w:lineRule="auto"/>
              <w:jc w:val="both"/>
              <w:rPr>
                <w:rFonts w:ascii="Times New Roman" w:hAnsi="Times New Roman"/>
                <w:bCs/>
                <w:color w:val="000000"/>
              </w:rPr>
            </w:pPr>
            <w:r w:rsidRPr="004903ED">
              <w:rPr>
                <w:rFonts w:ascii="Times New Roman" w:hAnsi="Times New Roman"/>
                <w:bCs/>
                <w:color w:val="000000"/>
              </w:rPr>
              <w:t>c) braku kapitału niezbędnego do odtworzenia zniszczonego mienia we właściwym czasie,</w:t>
            </w:r>
          </w:p>
          <w:p w14:paraId="6D4CB21C" w14:textId="77777777" w:rsidR="004903ED" w:rsidRDefault="004903ED" w:rsidP="00B54151">
            <w:pPr>
              <w:spacing w:after="0" w:line="240" w:lineRule="auto"/>
              <w:jc w:val="both"/>
              <w:rPr>
                <w:rFonts w:ascii="Times New Roman" w:hAnsi="Times New Roman"/>
                <w:bCs/>
                <w:color w:val="000000"/>
              </w:rPr>
            </w:pPr>
            <w:r w:rsidRPr="004903ED">
              <w:rPr>
                <w:rFonts w:ascii="Times New Roman" w:hAnsi="Times New Roman"/>
                <w:bCs/>
                <w:color w:val="000000"/>
              </w:rPr>
              <w:t>d) odkażania, zniszczenia lub zepsucia surowców, półfabrykatów lub gotowych produktów</w:t>
            </w:r>
          </w:p>
          <w:p w14:paraId="6BE3DD96" w14:textId="77777777" w:rsidR="00B54151" w:rsidRPr="004903ED" w:rsidRDefault="00B54151" w:rsidP="00B54151">
            <w:pPr>
              <w:spacing w:after="0" w:line="240" w:lineRule="auto"/>
              <w:jc w:val="both"/>
              <w:rPr>
                <w:rFonts w:ascii="Times New Roman" w:hAnsi="Times New Roman"/>
                <w:bCs/>
                <w:color w:val="000000"/>
              </w:rPr>
            </w:pPr>
          </w:p>
          <w:p w14:paraId="3259DD93" w14:textId="77777777"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3. Ubezpieczyciel pokrywa niezbędne koszty dodatkowe (zależne i niezależne od czasu) poniesione przez Ubezpieczającego w maksymalnym okresie odszkodowawczym wynoszącym 6 miesięcy, przy czym okres odszkodowawczy rozpoczyna się od daty szkody w mieniu powodującej zakłócenie w działalności.</w:t>
            </w:r>
          </w:p>
          <w:p w14:paraId="3C961E8E" w14:textId="77777777"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4. Za okres odszkodowawczy uważa się okres faktycznych zakłóceń działalności, w którym konieczne jest stosowanie rozwiązań prowizorycznych w celu ich minimalizacji, jednak nie dłuższy niż do końca określonego maksymalnego okresu odszkodowawczego.</w:t>
            </w:r>
          </w:p>
          <w:p w14:paraId="661EF25E" w14:textId="77777777" w:rsidR="004903ED" w:rsidRPr="004903ED" w:rsidRDefault="004903ED" w:rsidP="008D1BDC">
            <w:pPr>
              <w:spacing w:after="120" w:line="240" w:lineRule="auto"/>
              <w:jc w:val="both"/>
              <w:rPr>
                <w:rFonts w:ascii="Times New Roman" w:hAnsi="Times New Roman"/>
                <w:bCs/>
                <w:color w:val="000000"/>
              </w:rPr>
            </w:pPr>
            <w:r w:rsidRPr="004903ED">
              <w:rPr>
                <w:rFonts w:ascii="Times New Roman" w:hAnsi="Times New Roman"/>
                <w:bCs/>
                <w:color w:val="000000"/>
              </w:rPr>
              <w:t>5. Do szkód objętych zakresem niniejszej klauzuli stosuje się franszyzę redukcyjną, określoną jako kwotę obliczoną przez pomnożenie średnich dziennych kosztów stosowania rozwiązań prowizorycznych pomnożonych przez 3 dni.</w:t>
            </w:r>
          </w:p>
          <w:p w14:paraId="52D50505" w14:textId="4C44F69C" w:rsidR="004903ED" w:rsidRPr="00FD1B55" w:rsidRDefault="004903ED" w:rsidP="008D1BDC">
            <w:pPr>
              <w:spacing w:after="0" w:line="240" w:lineRule="auto"/>
              <w:contextualSpacing/>
              <w:jc w:val="both"/>
              <w:rPr>
                <w:rFonts w:ascii="Times New Roman" w:hAnsi="Times New Roman"/>
                <w:b/>
              </w:rPr>
            </w:pPr>
            <w:r w:rsidRPr="004903ED">
              <w:rPr>
                <w:rFonts w:ascii="Times New Roman" w:hAnsi="Times New Roman"/>
                <w:bCs/>
                <w:color w:val="000000"/>
              </w:rPr>
              <w:t>6. Limit odpowiedzialności Ubezpieczyciela na jedno i wszystkie zdarzenia w rocznym okresie rozliczeniowym/polisowym - 300.000,00 PLN</w:t>
            </w:r>
          </w:p>
        </w:tc>
      </w:tr>
      <w:tr w:rsidR="00274422" w:rsidRPr="00FD1B55" w14:paraId="2A272E81" w14:textId="77777777" w:rsidTr="005A04AB">
        <w:trPr>
          <w:trHeight w:val="825"/>
        </w:trPr>
        <w:tc>
          <w:tcPr>
            <w:tcW w:w="9016" w:type="dxa"/>
          </w:tcPr>
          <w:p w14:paraId="4C8EA269" w14:textId="77777777" w:rsidR="00274422" w:rsidRPr="00FD1B55" w:rsidRDefault="00274422" w:rsidP="00A1690F">
            <w:pPr>
              <w:pStyle w:val="Styl1"/>
              <w:spacing w:before="0" w:after="120" w:line="240" w:lineRule="auto"/>
              <w:rPr>
                <w:rFonts w:ascii="Times New Roman" w:hAnsi="Times New Roman" w:cs="Times New Roman"/>
                <w:color w:val="auto"/>
              </w:rPr>
            </w:pPr>
            <w:r w:rsidRPr="00FD1B55">
              <w:rPr>
                <w:rFonts w:ascii="Times New Roman" w:hAnsi="Times New Roman" w:cs="Times New Roman"/>
                <w:color w:val="auto"/>
              </w:rPr>
              <w:lastRenderedPageBreak/>
              <w:t xml:space="preserve">Klauzula dewastacji / wandalizmu </w:t>
            </w:r>
          </w:p>
          <w:p w14:paraId="16F98472" w14:textId="77777777" w:rsidR="00274422" w:rsidRPr="00FD1B55" w:rsidRDefault="00274422" w:rsidP="008D1BDC">
            <w:pPr>
              <w:pStyle w:val="Styl1"/>
              <w:spacing w:before="0" w:after="120" w:line="240" w:lineRule="auto"/>
              <w:rPr>
                <w:rFonts w:ascii="Times New Roman" w:hAnsi="Times New Roman" w:cs="Times New Roman"/>
                <w:b w:val="0"/>
                <w:color w:val="auto"/>
              </w:rPr>
            </w:pPr>
            <w:r w:rsidRPr="00FD1B55">
              <w:rPr>
                <w:rFonts w:ascii="Times New Roman" w:hAnsi="Times New Roman" w:cs="Times New Roman"/>
                <w:b w:val="0"/>
                <w:color w:val="auto"/>
              </w:rPr>
              <w:t xml:space="preserve">Z zachowaniem pozostałych, niezmienionych niniejszą klauzulą ogólnych warunków ubezpieczenia i innych postanowień </w:t>
            </w:r>
            <w:r w:rsidR="00436D8A" w:rsidRPr="00FD1B55">
              <w:rPr>
                <w:rFonts w:ascii="Times New Roman" w:hAnsi="Times New Roman" w:cs="Times New Roman"/>
                <w:b w:val="0"/>
                <w:color w:val="auto"/>
              </w:rPr>
              <w:t>umowy,</w:t>
            </w:r>
            <w:r w:rsidRPr="00FD1B55">
              <w:rPr>
                <w:rFonts w:ascii="Times New Roman" w:hAnsi="Times New Roman" w:cs="Times New Roman"/>
                <w:b w:val="0"/>
                <w:color w:val="auto"/>
              </w:rPr>
              <w:t xml:space="preserve"> strony </w:t>
            </w:r>
            <w:r w:rsidR="00436D8A" w:rsidRPr="00FD1B55">
              <w:rPr>
                <w:rFonts w:ascii="Times New Roman" w:hAnsi="Times New Roman" w:cs="Times New Roman"/>
                <w:b w:val="0"/>
                <w:color w:val="auto"/>
              </w:rPr>
              <w:t>uzgodniły, że:</w:t>
            </w:r>
          </w:p>
          <w:p w14:paraId="7D5ABBEA" w14:textId="77777777" w:rsidR="00274422" w:rsidRPr="00FD1B55" w:rsidRDefault="00274422" w:rsidP="008D1BDC">
            <w:pPr>
              <w:spacing w:before="120" w:after="120" w:line="240" w:lineRule="auto"/>
              <w:jc w:val="both"/>
              <w:rPr>
                <w:rFonts w:ascii="Times New Roman" w:hAnsi="Times New Roman"/>
              </w:rPr>
            </w:pPr>
            <w:r w:rsidRPr="00FD1B55">
              <w:rPr>
                <w:rFonts w:ascii="Times New Roman" w:hAnsi="Times New Roman"/>
              </w:rPr>
              <w:t>Ubezpieczyciel obejmuje ochroną ubezpieczeniową szkody powstałe wskutek dewastacji/</w:t>
            </w:r>
            <w:r w:rsidRPr="00FD1B55">
              <w:rPr>
                <w:rFonts w:ascii="Times New Roman" w:hAnsi="Times New Roman"/>
                <w:bCs/>
              </w:rPr>
              <w:t xml:space="preserve">wandalizmu nie związanego z </w:t>
            </w:r>
            <w:r w:rsidR="00436D8A" w:rsidRPr="00FD1B55">
              <w:rPr>
                <w:rFonts w:ascii="Times New Roman" w:hAnsi="Times New Roman"/>
                <w:bCs/>
              </w:rPr>
              <w:t>kradzieżą z</w:t>
            </w:r>
            <w:r w:rsidRPr="00FD1B55">
              <w:rPr>
                <w:rFonts w:ascii="Times New Roman" w:hAnsi="Times New Roman"/>
                <w:bCs/>
              </w:rPr>
              <w:t xml:space="preserve"> włamaniem, za które uważa się rozmyślne zniszczenie lub uszkodzenie ubezpieczonego mienia, spowodowane przez osoby trzecie</w:t>
            </w:r>
            <w:r w:rsidRPr="00FD1B55">
              <w:rPr>
                <w:rFonts w:ascii="Times New Roman" w:hAnsi="Times New Roman"/>
              </w:rPr>
              <w:t>.</w:t>
            </w:r>
          </w:p>
          <w:p w14:paraId="1CE7EA2F" w14:textId="77777777" w:rsidR="00274422" w:rsidRPr="00FD1B55" w:rsidRDefault="00274422" w:rsidP="008D1BDC">
            <w:pPr>
              <w:spacing w:before="120" w:after="120" w:line="240" w:lineRule="auto"/>
              <w:jc w:val="both"/>
              <w:rPr>
                <w:rFonts w:ascii="Times New Roman" w:hAnsi="Times New Roman"/>
              </w:rPr>
            </w:pPr>
            <w:r w:rsidRPr="00FD1B55">
              <w:rPr>
                <w:rFonts w:ascii="Times New Roman" w:hAnsi="Times New Roman"/>
                <w:bCs/>
              </w:rPr>
              <w:t xml:space="preserve">Ochrona ubezpieczeniowa nie dotyczy </w:t>
            </w:r>
            <w:r w:rsidRPr="00FD1B55">
              <w:rPr>
                <w:rFonts w:ascii="Times New Roman" w:hAnsi="Times New Roman"/>
              </w:rPr>
              <w:t>obiektów opuszczonych i niewykorzystywanych przez okres dłuższy niż 30 dni.</w:t>
            </w:r>
          </w:p>
          <w:p w14:paraId="080FCF64" w14:textId="77777777" w:rsidR="00274422" w:rsidRPr="00FD1B55" w:rsidRDefault="00274422" w:rsidP="008D1BDC">
            <w:pPr>
              <w:spacing w:after="120" w:line="240" w:lineRule="auto"/>
              <w:jc w:val="both"/>
              <w:rPr>
                <w:rFonts w:ascii="Times New Roman" w:hAnsi="Times New Roman"/>
                <w:b/>
              </w:rPr>
            </w:pPr>
            <w:r w:rsidRPr="00FD1B55">
              <w:rPr>
                <w:rFonts w:ascii="Times New Roman" w:hAnsi="Times New Roman"/>
                <w:b/>
              </w:rPr>
              <w:t xml:space="preserve">Limit odpowiedzialności: 20.000,00 PLN na jedno i wszystkie zdarzenia </w:t>
            </w:r>
            <w:r w:rsidR="00436D8A" w:rsidRPr="00FD1B55">
              <w:rPr>
                <w:rFonts w:ascii="Times New Roman" w:hAnsi="Times New Roman"/>
                <w:b/>
              </w:rPr>
              <w:t>w rocznym</w:t>
            </w:r>
            <w:r w:rsidRPr="00FD1B55">
              <w:rPr>
                <w:rFonts w:ascii="Times New Roman" w:hAnsi="Times New Roman"/>
                <w:b/>
              </w:rPr>
              <w:t xml:space="preserve"> okresie rozliczeniowym. </w:t>
            </w:r>
          </w:p>
          <w:p w14:paraId="6193D949" w14:textId="77777777" w:rsidR="00274422" w:rsidRPr="00FD1B55" w:rsidRDefault="00436D8A" w:rsidP="008D1BDC">
            <w:pPr>
              <w:spacing w:after="120" w:line="240" w:lineRule="auto"/>
              <w:jc w:val="both"/>
              <w:rPr>
                <w:rFonts w:ascii="Times New Roman" w:hAnsi="Times New Roman"/>
                <w:b/>
              </w:rPr>
            </w:pPr>
            <w:r w:rsidRPr="00FD1B55">
              <w:rPr>
                <w:rFonts w:ascii="Times New Roman" w:hAnsi="Times New Roman"/>
              </w:rPr>
              <w:t>Sublimit odpowiedzialności dla</w:t>
            </w:r>
            <w:r w:rsidR="00274422" w:rsidRPr="00FD1B55">
              <w:rPr>
                <w:rFonts w:ascii="Times New Roman" w:hAnsi="Times New Roman"/>
              </w:rPr>
              <w:t xml:space="preserve"> szkód związanych z </w:t>
            </w:r>
            <w:r w:rsidR="009F698C" w:rsidRPr="00FD1B55">
              <w:rPr>
                <w:rFonts w:ascii="Times New Roman" w:hAnsi="Times New Roman"/>
              </w:rPr>
              <w:t xml:space="preserve">pomalowaniem w </w:t>
            </w:r>
            <w:r w:rsidRPr="00FD1B55">
              <w:rPr>
                <w:rFonts w:ascii="Times New Roman" w:hAnsi="Times New Roman"/>
              </w:rPr>
              <w:t>tym graffiti</w:t>
            </w:r>
            <w:r w:rsidR="009F698C" w:rsidRPr="00FD1B55">
              <w:rPr>
                <w:rFonts w:ascii="Times New Roman" w:hAnsi="Times New Roman"/>
              </w:rPr>
              <w:t xml:space="preserve"> – </w:t>
            </w:r>
            <w:r w:rsidR="009F698C" w:rsidRPr="00FD1B55">
              <w:rPr>
                <w:rFonts w:ascii="Times New Roman" w:hAnsi="Times New Roman"/>
                <w:b/>
              </w:rPr>
              <w:t>10</w:t>
            </w:r>
            <w:r w:rsidR="00274422" w:rsidRPr="00FD1B55">
              <w:rPr>
                <w:rFonts w:ascii="Times New Roman" w:hAnsi="Times New Roman"/>
                <w:b/>
              </w:rPr>
              <w:t>.000</w:t>
            </w:r>
            <w:r w:rsidR="007F6FF1">
              <w:rPr>
                <w:rFonts w:ascii="Times New Roman" w:hAnsi="Times New Roman"/>
                <w:b/>
              </w:rPr>
              <w:t>,00</w:t>
            </w:r>
            <w:r w:rsidR="00274422" w:rsidRPr="00FD1B55">
              <w:rPr>
                <w:rFonts w:ascii="Times New Roman" w:hAnsi="Times New Roman"/>
                <w:b/>
              </w:rPr>
              <w:t xml:space="preserve"> PLN na jedno i wszystkie zdarzenia </w:t>
            </w:r>
            <w:r w:rsidRPr="00FD1B55">
              <w:rPr>
                <w:rFonts w:ascii="Times New Roman" w:hAnsi="Times New Roman"/>
                <w:b/>
              </w:rPr>
              <w:t>w rocznym</w:t>
            </w:r>
            <w:r w:rsidR="00274422" w:rsidRPr="00FD1B55">
              <w:rPr>
                <w:rFonts w:ascii="Times New Roman" w:hAnsi="Times New Roman"/>
                <w:b/>
              </w:rPr>
              <w:t xml:space="preserve"> okresie rozliczeniowym.</w:t>
            </w:r>
          </w:p>
          <w:p w14:paraId="0003BAF0" w14:textId="77777777" w:rsidR="001D2553" w:rsidRPr="00FD1B55" w:rsidRDefault="001D2553" w:rsidP="008D1BDC">
            <w:pPr>
              <w:spacing w:after="120" w:line="240" w:lineRule="auto"/>
              <w:jc w:val="both"/>
              <w:rPr>
                <w:rFonts w:ascii="Times New Roman" w:hAnsi="Times New Roman"/>
                <w:highlight w:val="yellow"/>
              </w:rPr>
            </w:pPr>
            <w:r w:rsidRPr="00FD1B55">
              <w:rPr>
                <w:rFonts w:ascii="Times New Roman" w:hAnsi="Times New Roman"/>
                <w:bCs/>
              </w:rPr>
              <w:t>Franszyza redukcyjna -</w:t>
            </w:r>
            <w:r w:rsidR="0044471D">
              <w:rPr>
                <w:rFonts w:ascii="Times New Roman" w:hAnsi="Times New Roman"/>
                <w:bCs/>
              </w:rPr>
              <w:t xml:space="preserve"> </w:t>
            </w:r>
            <w:r w:rsidR="00713029" w:rsidRPr="00FD1B55">
              <w:rPr>
                <w:rFonts w:ascii="Times New Roman" w:hAnsi="Times New Roman"/>
                <w:bCs/>
              </w:rPr>
              <w:t>5</w:t>
            </w:r>
            <w:r w:rsidRPr="00FD1B55">
              <w:rPr>
                <w:rFonts w:ascii="Times New Roman" w:hAnsi="Times New Roman"/>
                <w:bCs/>
              </w:rPr>
              <w:t>00</w:t>
            </w:r>
            <w:r w:rsidR="007F6FF1">
              <w:rPr>
                <w:rFonts w:ascii="Times New Roman" w:hAnsi="Times New Roman"/>
                <w:bCs/>
              </w:rPr>
              <w:t>,00</w:t>
            </w:r>
            <w:r w:rsidRPr="00FD1B55">
              <w:rPr>
                <w:rFonts w:ascii="Times New Roman" w:hAnsi="Times New Roman"/>
                <w:bCs/>
              </w:rPr>
              <w:t xml:space="preserve"> PLN</w:t>
            </w:r>
          </w:p>
        </w:tc>
      </w:tr>
      <w:tr w:rsidR="00A63CD5" w:rsidRPr="00FD1B55" w14:paraId="1516315F" w14:textId="77777777" w:rsidTr="005A04AB">
        <w:trPr>
          <w:trHeight w:val="825"/>
        </w:trPr>
        <w:tc>
          <w:tcPr>
            <w:tcW w:w="9016" w:type="dxa"/>
          </w:tcPr>
          <w:p w14:paraId="3C2FCFE0" w14:textId="77777777" w:rsidR="00A63CD5" w:rsidRPr="00FD1B55" w:rsidRDefault="00436D8A" w:rsidP="00A1690F">
            <w:pPr>
              <w:pStyle w:val="Styl1"/>
              <w:spacing w:before="0" w:after="120" w:line="240" w:lineRule="auto"/>
              <w:rPr>
                <w:rFonts w:ascii="Times New Roman" w:hAnsi="Times New Roman" w:cs="Times New Roman"/>
                <w:color w:val="auto"/>
              </w:rPr>
            </w:pPr>
            <w:r w:rsidRPr="00FD1B55">
              <w:rPr>
                <w:rFonts w:ascii="Times New Roman" w:hAnsi="Times New Roman" w:cs="Times New Roman"/>
                <w:color w:val="auto"/>
              </w:rPr>
              <w:t>Klauzula katastrofy</w:t>
            </w:r>
            <w:r w:rsidR="00A63CD5" w:rsidRPr="00FD1B55">
              <w:rPr>
                <w:rFonts w:ascii="Times New Roman" w:hAnsi="Times New Roman" w:cs="Times New Roman"/>
                <w:color w:val="auto"/>
              </w:rPr>
              <w:t xml:space="preserve"> budowlanej</w:t>
            </w:r>
          </w:p>
          <w:p w14:paraId="114690D8" w14:textId="77777777" w:rsidR="00A63CD5" w:rsidRPr="00FD1B55" w:rsidRDefault="00A63CD5" w:rsidP="00A1690F">
            <w:pPr>
              <w:pStyle w:val="Styl1"/>
              <w:spacing w:before="0" w:after="120" w:line="240" w:lineRule="auto"/>
              <w:rPr>
                <w:rFonts w:ascii="Times New Roman" w:hAnsi="Times New Roman" w:cs="Times New Roman"/>
                <w:b w:val="0"/>
                <w:color w:val="auto"/>
              </w:rPr>
            </w:pPr>
            <w:r w:rsidRPr="00FD1B55">
              <w:rPr>
                <w:rFonts w:ascii="Times New Roman" w:hAnsi="Times New Roman" w:cs="Times New Roman"/>
                <w:b w:val="0"/>
                <w:color w:val="auto"/>
              </w:rPr>
              <w:t xml:space="preserve">Z zachowaniem pozostałych, niezmienionych niniejszą klauzulą ogólnych warunków ubezpieczenia i innych postanowień </w:t>
            </w:r>
            <w:r w:rsidR="00436D8A" w:rsidRPr="00FD1B55">
              <w:rPr>
                <w:rFonts w:ascii="Times New Roman" w:hAnsi="Times New Roman" w:cs="Times New Roman"/>
                <w:b w:val="0"/>
                <w:color w:val="auto"/>
              </w:rPr>
              <w:t>umowy,</w:t>
            </w:r>
            <w:r w:rsidRPr="00FD1B55">
              <w:rPr>
                <w:rFonts w:ascii="Times New Roman" w:hAnsi="Times New Roman" w:cs="Times New Roman"/>
                <w:b w:val="0"/>
                <w:color w:val="auto"/>
              </w:rPr>
              <w:t xml:space="preserve"> strony </w:t>
            </w:r>
            <w:r w:rsidR="00436D8A" w:rsidRPr="00FD1B55">
              <w:rPr>
                <w:rFonts w:ascii="Times New Roman" w:hAnsi="Times New Roman" w:cs="Times New Roman"/>
                <w:b w:val="0"/>
                <w:color w:val="auto"/>
              </w:rPr>
              <w:t>uzgodniły, że:</w:t>
            </w:r>
          </w:p>
          <w:p w14:paraId="5B2F5CC6" w14:textId="77777777" w:rsidR="00A63CD5" w:rsidRPr="00FD1B55" w:rsidRDefault="00A63CD5" w:rsidP="00A1690F">
            <w:pPr>
              <w:pStyle w:val="Styl1"/>
              <w:spacing w:before="0" w:after="120" w:line="240" w:lineRule="auto"/>
              <w:rPr>
                <w:rFonts w:ascii="Times New Roman" w:hAnsi="Times New Roman" w:cs="Times New Roman"/>
                <w:b w:val="0"/>
                <w:color w:val="auto"/>
              </w:rPr>
            </w:pPr>
            <w:r w:rsidRPr="00FD1B55">
              <w:rPr>
                <w:rFonts w:ascii="Times New Roman" w:hAnsi="Times New Roman" w:cs="Times New Roman"/>
                <w:b w:val="0"/>
                <w:color w:val="auto"/>
              </w:rPr>
              <w:t xml:space="preserve">Zakres ochrony zostaje rozszerzony o szkody spowodowane katastrofą budowlaną. </w:t>
            </w:r>
          </w:p>
          <w:p w14:paraId="4306FB82" w14:textId="77777777" w:rsidR="00A63CD5" w:rsidRPr="00FD1B55" w:rsidRDefault="00A63CD5" w:rsidP="00A1690F">
            <w:pPr>
              <w:pStyle w:val="Tekstpodstawowy"/>
              <w:spacing w:after="120"/>
              <w:rPr>
                <w:rFonts w:ascii="Times New Roman" w:hAnsi="Times New Roman" w:cs="Times New Roman"/>
                <w:sz w:val="22"/>
                <w:szCs w:val="22"/>
              </w:rPr>
            </w:pPr>
            <w:r w:rsidRPr="00FD1B55">
              <w:rPr>
                <w:rFonts w:ascii="Times New Roman" w:hAnsi="Times New Roman" w:cs="Times New Roman"/>
                <w:sz w:val="22"/>
                <w:szCs w:val="22"/>
              </w:rPr>
              <w:t>Za katastrofę budowlaną uważa się niezamierzone, gwałtowne zniszczenie obiektu budowlanego lub jego części, a także konstrukcyjnych elementów rusztowań, elementów urządzeń formujących, ścianek szczelnych i obudowy wykopu. Wskazany limit odnosi się do katastrofy samoistnej.</w:t>
            </w:r>
          </w:p>
          <w:p w14:paraId="7DEB936C" w14:textId="77777777" w:rsidR="00C55818" w:rsidRPr="00FD1B55" w:rsidRDefault="00C55818" w:rsidP="00A1690F">
            <w:pPr>
              <w:pStyle w:val="Tekstpodstawowy"/>
              <w:spacing w:after="120"/>
              <w:rPr>
                <w:rFonts w:ascii="Times New Roman" w:hAnsi="Times New Roman" w:cs="Times New Roman"/>
                <w:b/>
                <w:sz w:val="22"/>
                <w:szCs w:val="22"/>
              </w:rPr>
            </w:pPr>
            <w:r w:rsidRPr="00FD1B55">
              <w:rPr>
                <w:rFonts w:ascii="Times New Roman" w:hAnsi="Times New Roman" w:cs="Times New Roman"/>
                <w:b/>
                <w:sz w:val="22"/>
                <w:szCs w:val="22"/>
              </w:rPr>
              <w:t xml:space="preserve">Zakresem ochrony ubezpieczeniowej nie są objęte budynki i budowle przeznaczone do rozbiórki </w:t>
            </w:r>
            <w:r w:rsidR="00FC592F" w:rsidRPr="00FD1B55">
              <w:rPr>
                <w:rFonts w:ascii="Times New Roman" w:hAnsi="Times New Roman" w:cs="Times New Roman"/>
                <w:b/>
                <w:sz w:val="22"/>
                <w:szCs w:val="22"/>
              </w:rPr>
              <w:t>lub wyburzenia oraz wyłączone z eksploatacji, a także znajdujące się w nich mienie.</w:t>
            </w:r>
          </w:p>
          <w:p w14:paraId="51839756" w14:textId="3A85496B" w:rsidR="00A63CD5" w:rsidRPr="00FD1B55" w:rsidRDefault="006A4362" w:rsidP="00A1690F">
            <w:pPr>
              <w:pStyle w:val="Tekstpodstawowy"/>
              <w:spacing w:after="120"/>
              <w:rPr>
                <w:rFonts w:ascii="Times New Roman" w:hAnsi="Times New Roman" w:cs="Times New Roman"/>
                <w:b/>
                <w:sz w:val="22"/>
                <w:szCs w:val="22"/>
              </w:rPr>
            </w:pPr>
            <w:r w:rsidRPr="00FD1B55">
              <w:rPr>
                <w:rFonts w:ascii="Times New Roman" w:hAnsi="Times New Roman" w:cs="Times New Roman"/>
                <w:b/>
                <w:sz w:val="22"/>
                <w:szCs w:val="22"/>
              </w:rPr>
              <w:t>Limit</w:t>
            </w:r>
            <w:r w:rsidR="0044471D">
              <w:rPr>
                <w:rFonts w:ascii="Times New Roman" w:hAnsi="Times New Roman" w:cs="Times New Roman"/>
                <w:b/>
                <w:sz w:val="22"/>
                <w:szCs w:val="22"/>
              </w:rPr>
              <w:t xml:space="preserve"> </w:t>
            </w:r>
            <w:r w:rsidR="003B3DAF">
              <w:rPr>
                <w:rFonts w:ascii="Times New Roman" w:hAnsi="Times New Roman" w:cs="Times New Roman"/>
                <w:b/>
                <w:sz w:val="22"/>
                <w:szCs w:val="22"/>
              </w:rPr>
              <w:t>2</w:t>
            </w:r>
            <w:r w:rsidR="00165538" w:rsidRPr="00FD1B55">
              <w:rPr>
                <w:rFonts w:ascii="Times New Roman" w:hAnsi="Times New Roman" w:cs="Times New Roman"/>
                <w:b/>
                <w:sz w:val="22"/>
                <w:szCs w:val="22"/>
              </w:rPr>
              <w:t>.0</w:t>
            </w:r>
            <w:r w:rsidR="00A63CD5" w:rsidRPr="00FD1B55">
              <w:rPr>
                <w:rFonts w:ascii="Times New Roman" w:hAnsi="Times New Roman" w:cs="Times New Roman"/>
                <w:b/>
                <w:sz w:val="22"/>
                <w:szCs w:val="22"/>
              </w:rPr>
              <w:t>00.000</w:t>
            </w:r>
            <w:r w:rsidR="006C2136">
              <w:rPr>
                <w:rFonts w:ascii="Times New Roman" w:hAnsi="Times New Roman" w:cs="Times New Roman"/>
                <w:b/>
                <w:sz w:val="22"/>
                <w:szCs w:val="22"/>
              </w:rPr>
              <w:t>,00</w:t>
            </w:r>
            <w:r w:rsidR="00A63CD5" w:rsidRPr="00FD1B55">
              <w:rPr>
                <w:rFonts w:ascii="Times New Roman" w:hAnsi="Times New Roman" w:cs="Times New Roman"/>
                <w:b/>
                <w:sz w:val="22"/>
                <w:szCs w:val="22"/>
              </w:rPr>
              <w:t xml:space="preserve"> PLN na jedno i wszystkie zdarzenia w rocznym </w:t>
            </w:r>
            <w:r w:rsidR="00436D8A" w:rsidRPr="00FD1B55">
              <w:rPr>
                <w:rFonts w:ascii="Times New Roman" w:hAnsi="Times New Roman" w:cs="Times New Roman"/>
                <w:b/>
                <w:sz w:val="22"/>
                <w:szCs w:val="22"/>
              </w:rPr>
              <w:t>okresie rozliczeniowym</w:t>
            </w:r>
            <w:r w:rsidR="00CB750C" w:rsidRPr="00FD1B55">
              <w:rPr>
                <w:rFonts w:ascii="Times New Roman" w:hAnsi="Times New Roman" w:cs="Times New Roman"/>
                <w:b/>
                <w:sz w:val="22"/>
                <w:szCs w:val="22"/>
              </w:rPr>
              <w:t>/polisowym</w:t>
            </w:r>
            <w:r w:rsidR="00A63CD5" w:rsidRPr="00FD1B55">
              <w:rPr>
                <w:rFonts w:ascii="Times New Roman" w:hAnsi="Times New Roman" w:cs="Times New Roman"/>
                <w:b/>
                <w:sz w:val="22"/>
                <w:szCs w:val="22"/>
              </w:rPr>
              <w:t xml:space="preserve"> </w:t>
            </w:r>
          </w:p>
          <w:p w14:paraId="405196E2" w14:textId="77777777" w:rsidR="00A63CD5" w:rsidRPr="00FD1B55" w:rsidRDefault="00A63CD5" w:rsidP="00A1690F">
            <w:pPr>
              <w:pStyle w:val="Tekstpodstawowy"/>
              <w:spacing w:after="120"/>
              <w:rPr>
                <w:rFonts w:ascii="Times New Roman" w:hAnsi="Times New Roman" w:cs="Times New Roman"/>
                <w:b/>
                <w:sz w:val="22"/>
                <w:szCs w:val="22"/>
              </w:rPr>
            </w:pPr>
            <w:r w:rsidRPr="00FD1B55">
              <w:rPr>
                <w:rFonts w:ascii="Times New Roman" w:hAnsi="Times New Roman" w:cs="Times New Roman"/>
                <w:b/>
                <w:sz w:val="22"/>
                <w:szCs w:val="22"/>
              </w:rPr>
              <w:t>Franszyza redukcyjna 10% nie mniej niż 2.000</w:t>
            </w:r>
            <w:r w:rsidR="006C2136">
              <w:rPr>
                <w:rFonts w:ascii="Times New Roman" w:hAnsi="Times New Roman" w:cs="Times New Roman"/>
                <w:b/>
                <w:sz w:val="22"/>
                <w:szCs w:val="22"/>
              </w:rPr>
              <w:t>,00</w:t>
            </w:r>
            <w:r w:rsidRPr="00FD1B55">
              <w:rPr>
                <w:rFonts w:ascii="Times New Roman" w:hAnsi="Times New Roman" w:cs="Times New Roman"/>
                <w:b/>
                <w:sz w:val="22"/>
                <w:szCs w:val="22"/>
              </w:rPr>
              <w:t xml:space="preserve"> PLN</w:t>
            </w:r>
          </w:p>
        </w:tc>
      </w:tr>
      <w:tr w:rsidR="00802017" w:rsidRPr="00FD1B55" w14:paraId="21782089" w14:textId="77777777" w:rsidTr="005A04AB">
        <w:trPr>
          <w:trHeight w:val="825"/>
        </w:trPr>
        <w:tc>
          <w:tcPr>
            <w:tcW w:w="9016" w:type="dxa"/>
          </w:tcPr>
          <w:p w14:paraId="0F70D81D" w14:textId="77777777" w:rsidR="00802017" w:rsidRPr="00FD1B55" w:rsidRDefault="00802017" w:rsidP="00A1690F">
            <w:pPr>
              <w:pStyle w:val="NormalnyWeb"/>
              <w:spacing w:before="0" w:after="120" w:line="240" w:lineRule="auto"/>
              <w:jc w:val="left"/>
              <w:rPr>
                <w:b/>
                <w:bCs/>
                <w:sz w:val="22"/>
                <w:szCs w:val="22"/>
              </w:rPr>
            </w:pPr>
            <w:r w:rsidRPr="00FD1B55">
              <w:rPr>
                <w:b/>
                <w:bCs/>
                <w:sz w:val="22"/>
                <w:szCs w:val="22"/>
              </w:rPr>
              <w:t xml:space="preserve">Klauzula kosztów pracy w godzinach nadliczbowych, w godzinach nocnych, w dni wolne od pracy </w:t>
            </w:r>
          </w:p>
          <w:tbl>
            <w:tblPr>
              <w:tblW w:w="0" w:type="auto"/>
              <w:tblBorders>
                <w:top w:val="nil"/>
                <w:left w:val="nil"/>
                <w:bottom w:val="nil"/>
                <w:right w:val="nil"/>
              </w:tblBorders>
              <w:tblLook w:val="0000" w:firstRow="0" w:lastRow="0" w:firstColumn="0" w:lastColumn="0" w:noHBand="0" w:noVBand="0"/>
            </w:tblPr>
            <w:tblGrid>
              <w:gridCol w:w="8876"/>
            </w:tblGrid>
            <w:tr w:rsidR="00802017" w:rsidRPr="00FD1B55" w14:paraId="4CFBCFB2" w14:textId="77777777" w:rsidTr="00802017">
              <w:trPr>
                <w:trHeight w:val="531"/>
              </w:trPr>
              <w:tc>
                <w:tcPr>
                  <w:tcW w:w="0" w:type="auto"/>
                </w:tcPr>
                <w:p w14:paraId="771F98C3" w14:textId="77777777" w:rsidR="00802017" w:rsidRPr="00FD1B55" w:rsidRDefault="00802017" w:rsidP="00C06F48">
                  <w:pPr>
                    <w:pStyle w:val="Default"/>
                    <w:framePr w:hSpace="141" w:wrap="around" w:hAnchor="page" w:x="1412" w:y="509"/>
                    <w:spacing w:after="120"/>
                    <w:ind w:left="-110"/>
                    <w:jc w:val="both"/>
                    <w:rPr>
                      <w:rFonts w:ascii="Times New Roman" w:hAnsi="Times New Roman" w:cs="Times New Roman"/>
                      <w:sz w:val="22"/>
                      <w:szCs w:val="22"/>
                    </w:rPr>
                  </w:pPr>
                  <w:r w:rsidRPr="00FD1B55">
                    <w:rPr>
                      <w:rFonts w:ascii="Times New Roman" w:hAnsi="Times New Roman" w:cs="Times New Roman"/>
                      <w:sz w:val="22"/>
                      <w:szCs w:val="22"/>
                    </w:rPr>
                    <w:t xml:space="preserve">Z zachowaniem pozostałych nie zmienionych niniejszą klauzulą postanowień ogólnych warunków ubezpieczenia i innych postanowień umowy ustala się, że: </w:t>
                  </w:r>
                </w:p>
                <w:p w14:paraId="123474F1" w14:textId="77777777" w:rsidR="00802017" w:rsidRPr="00FD1B55" w:rsidRDefault="00802017" w:rsidP="00C06F48">
                  <w:pPr>
                    <w:pStyle w:val="Default"/>
                    <w:framePr w:hSpace="141" w:wrap="around" w:hAnchor="page" w:x="1412" w:y="509"/>
                    <w:spacing w:after="120"/>
                    <w:ind w:left="-110"/>
                    <w:jc w:val="both"/>
                    <w:rPr>
                      <w:rFonts w:ascii="Times New Roman" w:hAnsi="Times New Roman" w:cs="Times New Roman"/>
                      <w:sz w:val="22"/>
                      <w:szCs w:val="22"/>
                    </w:rPr>
                  </w:pPr>
                  <w:r w:rsidRPr="00FD1B55">
                    <w:rPr>
                      <w:rFonts w:ascii="Times New Roman" w:hAnsi="Times New Roman" w:cs="Times New Roman"/>
                      <w:sz w:val="22"/>
                      <w:szCs w:val="22"/>
                    </w:rPr>
                    <w:t xml:space="preserve">Ubezpieczyciel pokrywa dodatkowo poniesione przez ubezpieczającego koszty pracy w godzinach nadliczbowych, w godzinach nocnych, w dni wolne od pracy, o ile koszty poniesione są w związku ze </w:t>
                  </w:r>
                  <w:r w:rsidR="00436D8A" w:rsidRPr="00FD1B55">
                    <w:rPr>
                      <w:rFonts w:ascii="Times New Roman" w:hAnsi="Times New Roman" w:cs="Times New Roman"/>
                      <w:sz w:val="22"/>
                      <w:szCs w:val="22"/>
                    </w:rPr>
                    <w:t>szkodą,</w:t>
                  </w:r>
                  <w:r w:rsidRPr="00FD1B55">
                    <w:rPr>
                      <w:rFonts w:ascii="Times New Roman" w:hAnsi="Times New Roman" w:cs="Times New Roman"/>
                      <w:sz w:val="22"/>
                      <w:szCs w:val="22"/>
                    </w:rPr>
                    <w:t xml:space="preserve"> za którą Ubezpieczyciel ponosi odpowiedzialność </w:t>
                  </w:r>
                </w:p>
                <w:p w14:paraId="0176FE06" w14:textId="77777777" w:rsidR="00593CC0" w:rsidRPr="00FD1B55" w:rsidRDefault="00802017" w:rsidP="00C06F48">
                  <w:pPr>
                    <w:pStyle w:val="Tekstpodstawowy"/>
                    <w:framePr w:hSpace="141" w:wrap="around" w:hAnchor="page" w:x="1412" w:y="509"/>
                    <w:spacing w:after="120"/>
                    <w:ind w:left="-110"/>
                    <w:rPr>
                      <w:rFonts w:ascii="Times New Roman" w:hAnsi="Times New Roman" w:cs="Times New Roman"/>
                      <w:sz w:val="22"/>
                      <w:szCs w:val="22"/>
                    </w:rPr>
                  </w:pPr>
                  <w:r w:rsidRPr="00FD1B55">
                    <w:rPr>
                      <w:rFonts w:ascii="Times New Roman" w:hAnsi="Times New Roman" w:cs="Times New Roman"/>
                      <w:sz w:val="22"/>
                      <w:szCs w:val="22"/>
                    </w:rPr>
                    <w:t xml:space="preserve">Limit odpowiedzialności </w:t>
                  </w:r>
                  <w:r w:rsidRPr="00FD1B55">
                    <w:rPr>
                      <w:rFonts w:ascii="Times New Roman" w:hAnsi="Times New Roman" w:cs="Times New Roman"/>
                      <w:b/>
                      <w:sz w:val="22"/>
                      <w:szCs w:val="22"/>
                    </w:rPr>
                    <w:t>10% wartości szkody, nie więcej niż 100.000</w:t>
                  </w:r>
                  <w:r w:rsidR="007F6FF1">
                    <w:rPr>
                      <w:rFonts w:ascii="Times New Roman" w:hAnsi="Times New Roman" w:cs="Times New Roman"/>
                      <w:b/>
                      <w:sz w:val="22"/>
                      <w:szCs w:val="22"/>
                    </w:rPr>
                    <w:t>,00</w:t>
                  </w:r>
                  <w:r w:rsidRPr="00FD1B55">
                    <w:rPr>
                      <w:rFonts w:ascii="Times New Roman" w:hAnsi="Times New Roman" w:cs="Times New Roman"/>
                      <w:b/>
                      <w:sz w:val="22"/>
                      <w:szCs w:val="22"/>
                    </w:rPr>
                    <w:t xml:space="preserve"> PLN</w:t>
                  </w:r>
                  <w:r w:rsidR="00436D8A" w:rsidRPr="00FD1B55">
                    <w:rPr>
                      <w:rFonts w:ascii="Times New Roman" w:hAnsi="Times New Roman" w:cs="Times New Roman"/>
                      <w:sz w:val="22"/>
                      <w:szCs w:val="22"/>
                    </w:rPr>
                    <w:t xml:space="preserve"> </w:t>
                  </w:r>
                  <w:r w:rsidR="00436D8A" w:rsidRPr="00FD1B55">
                    <w:rPr>
                      <w:rFonts w:ascii="Times New Roman" w:hAnsi="Times New Roman" w:cs="Times New Roman"/>
                      <w:b/>
                      <w:sz w:val="22"/>
                      <w:szCs w:val="22"/>
                    </w:rPr>
                    <w:t>na jedno i wszystkie zdarzenia w rocznym okresie rozliczeniowym/polisowym</w:t>
                  </w:r>
                  <w:r w:rsidRPr="00FD1B55">
                    <w:rPr>
                      <w:rFonts w:ascii="Times New Roman" w:hAnsi="Times New Roman" w:cs="Times New Roman"/>
                      <w:sz w:val="22"/>
                      <w:szCs w:val="22"/>
                    </w:rPr>
                    <w:t xml:space="preserve">. </w:t>
                  </w:r>
                </w:p>
              </w:tc>
            </w:tr>
          </w:tbl>
          <w:p w14:paraId="735BBD3F" w14:textId="77777777" w:rsidR="00802017" w:rsidRPr="00FD1B55" w:rsidRDefault="00802017" w:rsidP="00A1690F">
            <w:pPr>
              <w:spacing w:after="120" w:line="240" w:lineRule="auto"/>
              <w:jc w:val="both"/>
              <w:rPr>
                <w:rFonts w:ascii="Times New Roman" w:hAnsi="Times New Roman"/>
                <w:b/>
                <w:bCs/>
              </w:rPr>
            </w:pPr>
          </w:p>
        </w:tc>
      </w:tr>
      <w:tr w:rsidR="009633CB" w:rsidRPr="00FD1B55" w14:paraId="0917D480" w14:textId="77777777" w:rsidTr="005A04AB">
        <w:trPr>
          <w:trHeight w:val="825"/>
        </w:trPr>
        <w:tc>
          <w:tcPr>
            <w:tcW w:w="9016" w:type="dxa"/>
          </w:tcPr>
          <w:p w14:paraId="1884EAFC" w14:textId="77777777" w:rsidR="009633CB" w:rsidRPr="00FD1B55" w:rsidRDefault="009633CB" w:rsidP="00A1690F">
            <w:pPr>
              <w:spacing w:after="120" w:line="240" w:lineRule="auto"/>
              <w:jc w:val="both"/>
              <w:rPr>
                <w:rFonts w:ascii="Times New Roman" w:hAnsi="Times New Roman"/>
                <w:b/>
                <w:bCs/>
              </w:rPr>
            </w:pPr>
            <w:r w:rsidRPr="00FD1B55">
              <w:rPr>
                <w:rFonts w:ascii="Times New Roman" w:hAnsi="Times New Roman"/>
                <w:b/>
                <w:bCs/>
              </w:rPr>
              <w:t xml:space="preserve">Klauzula kradzieży zwykłej </w:t>
            </w:r>
          </w:p>
          <w:p w14:paraId="3E377667" w14:textId="77777777" w:rsidR="009633CB" w:rsidRPr="00FD1B55" w:rsidRDefault="009633CB" w:rsidP="00B44CFA">
            <w:pPr>
              <w:spacing w:before="120" w:after="120" w:line="240" w:lineRule="auto"/>
              <w:jc w:val="both"/>
              <w:rPr>
                <w:rFonts w:ascii="Times New Roman" w:hAnsi="Times New Roman"/>
              </w:rPr>
            </w:pPr>
            <w:r w:rsidRPr="00FD1B55">
              <w:rPr>
                <w:rFonts w:ascii="Times New Roman" w:hAnsi="Times New Roman"/>
              </w:rPr>
              <w:t xml:space="preserve">Z </w:t>
            </w:r>
            <w:r w:rsidR="00436D8A" w:rsidRPr="00FD1B55">
              <w:rPr>
                <w:rFonts w:ascii="Times New Roman" w:hAnsi="Times New Roman"/>
              </w:rPr>
              <w:t>zachowaniem pozostałych nie</w:t>
            </w:r>
            <w:r w:rsidRPr="00FD1B55">
              <w:rPr>
                <w:rFonts w:ascii="Times New Roman" w:hAnsi="Times New Roman"/>
              </w:rPr>
              <w:t xml:space="preserve"> zmienionych niniejszą klauzulą postanowień ogólnych warunków </w:t>
            </w:r>
            <w:r w:rsidR="00436D8A" w:rsidRPr="00FD1B55">
              <w:rPr>
                <w:rFonts w:ascii="Times New Roman" w:hAnsi="Times New Roman"/>
              </w:rPr>
              <w:t>ubezpieczenia i</w:t>
            </w:r>
            <w:r w:rsidRPr="00FD1B55">
              <w:rPr>
                <w:rFonts w:ascii="Times New Roman" w:hAnsi="Times New Roman"/>
              </w:rPr>
              <w:t xml:space="preserve"> innych postanowień umowy ustala się, że:</w:t>
            </w:r>
          </w:p>
          <w:p w14:paraId="70C61160" w14:textId="77777777" w:rsidR="009633CB" w:rsidRPr="00FD1B55" w:rsidRDefault="009633CB" w:rsidP="00B44CFA">
            <w:pPr>
              <w:spacing w:before="120" w:after="120" w:line="240" w:lineRule="auto"/>
              <w:jc w:val="both"/>
              <w:rPr>
                <w:rFonts w:ascii="Times New Roman" w:hAnsi="Times New Roman"/>
              </w:rPr>
            </w:pPr>
            <w:r w:rsidRPr="00FD1B55">
              <w:rPr>
                <w:rFonts w:ascii="Times New Roman" w:hAnsi="Times New Roman"/>
              </w:rPr>
              <w:t xml:space="preserve">Ubezpieczyciel rozszerza się zakres </w:t>
            </w:r>
            <w:r w:rsidR="00436D8A" w:rsidRPr="00FD1B55">
              <w:rPr>
                <w:rFonts w:ascii="Times New Roman" w:hAnsi="Times New Roman"/>
              </w:rPr>
              <w:t>ochrony o</w:t>
            </w:r>
            <w:r w:rsidRPr="00FD1B55">
              <w:rPr>
                <w:rFonts w:ascii="Times New Roman" w:hAnsi="Times New Roman"/>
              </w:rPr>
              <w:t xml:space="preserve"> kradzież </w:t>
            </w:r>
            <w:r w:rsidR="00436D8A" w:rsidRPr="00FD1B55">
              <w:rPr>
                <w:rFonts w:ascii="Times New Roman" w:hAnsi="Times New Roman"/>
              </w:rPr>
              <w:t>dokonaną w</w:t>
            </w:r>
            <w:r w:rsidRPr="00FD1B55">
              <w:rPr>
                <w:rFonts w:ascii="Times New Roman" w:hAnsi="Times New Roman"/>
              </w:rPr>
              <w:t xml:space="preserve"> miejscu ubezpieczenia bez sforsowania lub usunięcia siłą zabezpieczeń fizycznych </w:t>
            </w:r>
            <w:r w:rsidR="00436D8A" w:rsidRPr="00FD1B55">
              <w:rPr>
                <w:rFonts w:ascii="Times New Roman" w:hAnsi="Times New Roman"/>
              </w:rPr>
              <w:t>(np.</w:t>
            </w:r>
            <w:r w:rsidRPr="00FD1B55">
              <w:rPr>
                <w:rFonts w:ascii="Times New Roman" w:hAnsi="Times New Roman"/>
              </w:rPr>
              <w:t xml:space="preserve"> drzwi, okna, ogrodzenia</w:t>
            </w:r>
            <w:r w:rsidR="00436D8A" w:rsidRPr="00FD1B55">
              <w:rPr>
                <w:rFonts w:ascii="Times New Roman" w:hAnsi="Times New Roman"/>
              </w:rPr>
              <w:t>).</w:t>
            </w:r>
          </w:p>
          <w:p w14:paraId="79958669" w14:textId="77777777" w:rsidR="009633CB" w:rsidRPr="00FD1B55" w:rsidRDefault="00CB750C" w:rsidP="00B44CFA">
            <w:pPr>
              <w:pStyle w:val="NormalnyWeb"/>
              <w:spacing w:before="0" w:after="120" w:line="240" w:lineRule="auto"/>
              <w:rPr>
                <w:sz w:val="22"/>
                <w:szCs w:val="22"/>
              </w:rPr>
            </w:pPr>
            <w:r w:rsidRPr="00FD1B55">
              <w:rPr>
                <w:b/>
                <w:sz w:val="22"/>
                <w:szCs w:val="22"/>
              </w:rPr>
              <w:t xml:space="preserve"> Limit </w:t>
            </w:r>
            <w:r w:rsidR="00436D8A" w:rsidRPr="00FD1B55">
              <w:rPr>
                <w:b/>
                <w:sz w:val="22"/>
                <w:szCs w:val="22"/>
              </w:rPr>
              <w:t>odpowiedzialności 10.000</w:t>
            </w:r>
            <w:r w:rsidR="006C2136">
              <w:rPr>
                <w:b/>
                <w:sz w:val="22"/>
                <w:szCs w:val="22"/>
              </w:rPr>
              <w:t>,00</w:t>
            </w:r>
            <w:r w:rsidR="009633CB" w:rsidRPr="00FD1B55">
              <w:rPr>
                <w:b/>
                <w:sz w:val="22"/>
                <w:szCs w:val="22"/>
              </w:rPr>
              <w:t xml:space="preserve"> PLN na jedno i wszystkie zdarzenia w rocznym okresie rozliczeniowym </w:t>
            </w:r>
            <w:r w:rsidRPr="00FD1B55">
              <w:rPr>
                <w:b/>
                <w:sz w:val="22"/>
                <w:szCs w:val="22"/>
              </w:rPr>
              <w:t xml:space="preserve">/polisowym </w:t>
            </w:r>
            <w:r w:rsidR="00436D8A" w:rsidRPr="00FD1B55">
              <w:rPr>
                <w:sz w:val="22"/>
                <w:szCs w:val="22"/>
              </w:rPr>
              <w:t xml:space="preserve">(limit wspólny dla </w:t>
            </w:r>
            <w:r w:rsidR="00984E8C" w:rsidRPr="00FD1B55">
              <w:rPr>
                <w:sz w:val="22"/>
                <w:szCs w:val="22"/>
              </w:rPr>
              <w:t>PD</w:t>
            </w:r>
            <w:r w:rsidR="00436D8A" w:rsidRPr="00FD1B55">
              <w:rPr>
                <w:sz w:val="22"/>
                <w:szCs w:val="22"/>
              </w:rPr>
              <w:t>, EEI,</w:t>
            </w:r>
            <w:r w:rsidR="009633CB" w:rsidRPr="00FD1B55">
              <w:rPr>
                <w:sz w:val="22"/>
                <w:szCs w:val="22"/>
              </w:rPr>
              <w:t>)</w:t>
            </w:r>
          </w:p>
          <w:p w14:paraId="785251C4" w14:textId="77777777" w:rsidR="00FC592F" w:rsidRPr="00FD1B55" w:rsidRDefault="00FC592F" w:rsidP="00B44CFA">
            <w:pPr>
              <w:pStyle w:val="NormalnyWeb"/>
              <w:spacing w:before="0" w:after="120" w:line="240" w:lineRule="auto"/>
              <w:rPr>
                <w:b/>
                <w:bCs/>
                <w:sz w:val="22"/>
                <w:szCs w:val="22"/>
              </w:rPr>
            </w:pPr>
            <w:r w:rsidRPr="00FD1B55">
              <w:rPr>
                <w:b/>
                <w:bCs/>
                <w:sz w:val="22"/>
                <w:szCs w:val="22"/>
              </w:rPr>
              <w:t xml:space="preserve">Franszyza redukcyjna 10% szkody, nie mniej niż </w:t>
            </w:r>
            <w:r w:rsidR="00B22C21" w:rsidRPr="00FD1B55">
              <w:rPr>
                <w:b/>
                <w:bCs/>
                <w:sz w:val="22"/>
                <w:szCs w:val="22"/>
              </w:rPr>
              <w:t>1.0</w:t>
            </w:r>
            <w:r w:rsidRPr="00FD1B55">
              <w:rPr>
                <w:b/>
                <w:bCs/>
                <w:sz w:val="22"/>
                <w:szCs w:val="22"/>
              </w:rPr>
              <w:t>00</w:t>
            </w:r>
            <w:r w:rsidR="006C2136">
              <w:rPr>
                <w:b/>
                <w:bCs/>
                <w:sz w:val="22"/>
                <w:szCs w:val="22"/>
              </w:rPr>
              <w:t>,00</w:t>
            </w:r>
            <w:r w:rsidRPr="00FD1B55">
              <w:rPr>
                <w:b/>
                <w:bCs/>
                <w:sz w:val="22"/>
                <w:szCs w:val="22"/>
              </w:rPr>
              <w:t xml:space="preserve"> PLN na każde zdarzenie.</w:t>
            </w:r>
          </w:p>
        </w:tc>
      </w:tr>
      <w:tr w:rsidR="00FC592F" w:rsidRPr="00FD1B55" w14:paraId="702CF366" w14:textId="77777777" w:rsidTr="005A04AB">
        <w:trPr>
          <w:trHeight w:val="825"/>
        </w:trPr>
        <w:tc>
          <w:tcPr>
            <w:tcW w:w="9016" w:type="dxa"/>
          </w:tcPr>
          <w:p w14:paraId="723FF58F" w14:textId="77777777" w:rsidR="005A42A3" w:rsidRPr="00FD1B55" w:rsidRDefault="005A42A3" w:rsidP="00A1690F">
            <w:pPr>
              <w:spacing w:after="120" w:line="240" w:lineRule="auto"/>
              <w:rPr>
                <w:rFonts w:ascii="Times New Roman" w:eastAsia="Times New Roman" w:hAnsi="Times New Roman"/>
                <w:lang w:eastAsia="pl-PL"/>
              </w:rPr>
            </w:pPr>
            <w:r w:rsidRPr="00FD1B55">
              <w:rPr>
                <w:rFonts w:ascii="Times New Roman" w:eastAsia="Times New Roman" w:hAnsi="Times New Roman"/>
                <w:b/>
                <w:bCs/>
                <w:lang w:eastAsia="pl-PL"/>
              </w:rPr>
              <w:lastRenderedPageBreak/>
              <w:t>Klauzula niezawiadomienia w terminie o szkodzie </w:t>
            </w:r>
          </w:p>
          <w:p w14:paraId="1ABC5E98" w14:textId="77777777" w:rsidR="005A42A3" w:rsidRPr="00FD1B55" w:rsidRDefault="005A42A3" w:rsidP="00B44CFA">
            <w:pPr>
              <w:spacing w:after="120" w:line="240" w:lineRule="auto"/>
              <w:jc w:val="both"/>
              <w:rPr>
                <w:rFonts w:ascii="Times New Roman" w:eastAsia="Times New Roman" w:hAnsi="Times New Roman"/>
                <w:lang w:eastAsia="pl-PL"/>
              </w:rPr>
            </w:pPr>
            <w:r w:rsidRPr="00FD1B55">
              <w:rPr>
                <w:rFonts w:ascii="Times New Roman" w:eastAsia="Times New Roman" w:hAnsi="Times New Roman"/>
                <w:lang w:eastAsia="pl-PL"/>
              </w:rPr>
              <w:t>Z zachowaniem pozostałych nie zmienionych niniejszą klauzulą postanowień ogólnych warunków ubezpieczenia i innych postanowień umowy ustala się, że: </w:t>
            </w:r>
          </w:p>
          <w:p w14:paraId="4785B992" w14:textId="77777777" w:rsidR="00FC592F" w:rsidRPr="00FD1B55" w:rsidRDefault="005A42A3" w:rsidP="00B44CFA">
            <w:pPr>
              <w:spacing w:after="120" w:line="240" w:lineRule="auto"/>
              <w:jc w:val="both"/>
              <w:rPr>
                <w:rFonts w:ascii="Times New Roman" w:hAnsi="Times New Roman"/>
              </w:rPr>
            </w:pPr>
            <w:r w:rsidRPr="00FD1B55">
              <w:rPr>
                <w:rFonts w:ascii="Times New Roman" w:eastAsia="Times New Roman" w:hAnsi="Times New Roman"/>
                <w:lang w:eastAsia="pl-PL"/>
              </w:rPr>
              <w:t>Zapisane w warunkach skutki niezawiadomienia Ubezpieczyciela o szkodzie w odpowiednim terminie, mają zastosowanie tylko w sytuacji, kiedy niezawiadomienie w terminie przyczyniło się do zwiększenia szkody, uniemożliwiło Ubezpieczycielowi ustalenie okoliczności lub skutków szkody. </w:t>
            </w:r>
          </w:p>
        </w:tc>
      </w:tr>
      <w:tr w:rsidR="005A42A3" w:rsidRPr="00FD1B55" w14:paraId="73F5A09F" w14:textId="77777777" w:rsidTr="008044EA">
        <w:trPr>
          <w:trHeight w:val="416"/>
        </w:trPr>
        <w:tc>
          <w:tcPr>
            <w:tcW w:w="9016" w:type="dxa"/>
          </w:tcPr>
          <w:p w14:paraId="07827656" w14:textId="77777777" w:rsidR="005A42A3" w:rsidRPr="00FD1B55" w:rsidRDefault="005A42A3" w:rsidP="00A1690F">
            <w:pPr>
              <w:spacing w:after="120" w:line="240" w:lineRule="auto"/>
              <w:rPr>
                <w:rFonts w:ascii="Times New Roman" w:eastAsia="Times New Roman" w:hAnsi="Times New Roman"/>
                <w:lang w:eastAsia="pl-PL"/>
              </w:rPr>
            </w:pPr>
            <w:r w:rsidRPr="00FD1B55">
              <w:rPr>
                <w:rFonts w:ascii="Times New Roman" w:eastAsia="Times New Roman" w:hAnsi="Times New Roman"/>
                <w:b/>
                <w:bCs/>
                <w:lang w:eastAsia="pl-PL"/>
              </w:rPr>
              <w:t>Klauzula niezmienności stawek </w:t>
            </w:r>
          </w:p>
          <w:p w14:paraId="33027279" w14:textId="77777777" w:rsidR="005A42A3" w:rsidRPr="00FD1B55" w:rsidRDefault="005A42A3" w:rsidP="00B44CFA">
            <w:pPr>
              <w:spacing w:after="120" w:line="240" w:lineRule="auto"/>
              <w:jc w:val="both"/>
              <w:rPr>
                <w:rFonts w:ascii="Times New Roman" w:eastAsia="Times New Roman" w:hAnsi="Times New Roman"/>
                <w:lang w:eastAsia="pl-PL"/>
              </w:rPr>
            </w:pPr>
            <w:r w:rsidRPr="00FD1B55">
              <w:rPr>
                <w:rFonts w:ascii="Times New Roman" w:eastAsia="Times New Roman" w:hAnsi="Times New Roman"/>
                <w:lang w:eastAsia="pl-PL"/>
              </w:rPr>
              <w:t>Z zachowaniem pozostałych niezmienionych niniejszą klauzulą postanowień ogólnych warunków ubezpieczenia i innych postanowień umowy ustala się, że: </w:t>
            </w:r>
          </w:p>
          <w:p w14:paraId="7FEE4C64" w14:textId="7570C01C" w:rsidR="005A42A3" w:rsidRPr="00FD1B55" w:rsidRDefault="005A42A3" w:rsidP="00B44CFA">
            <w:pPr>
              <w:spacing w:after="120" w:line="240" w:lineRule="auto"/>
              <w:jc w:val="both"/>
              <w:rPr>
                <w:rFonts w:ascii="Times New Roman" w:hAnsi="Times New Roman"/>
              </w:rPr>
            </w:pPr>
            <w:r w:rsidRPr="00FD1B55">
              <w:rPr>
                <w:rFonts w:ascii="Times New Roman" w:eastAsia="Times New Roman" w:hAnsi="Times New Roman"/>
                <w:lang w:eastAsia="pl-PL"/>
              </w:rPr>
              <w:t>Zaakceptowane przez strony umowy stawki/ składki będą niezmienne w trakcie trwania umowy</w:t>
            </w:r>
            <w:r w:rsidR="00B44CFA">
              <w:rPr>
                <w:rFonts w:ascii="Times New Roman" w:eastAsia="Times New Roman" w:hAnsi="Times New Roman"/>
                <w:lang w:eastAsia="pl-PL"/>
              </w:rPr>
              <w:t>.</w:t>
            </w:r>
            <w:r w:rsidRPr="00FD1B55">
              <w:rPr>
                <w:rFonts w:ascii="Times New Roman" w:eastAsia="Times New Roman" w:hAnsi="Times New Roman"/>
                <w:lang w:eastAsia="pl-PL"/>
              </w:rPr>
              <w:t xml:space="preserve"> </w:t>
            </w:r>
          </w:p>
        </w:tc>
      </w:tr>
      <w:tr w:rsidR="00785D88" w:rsidRPr="00FD1B55" w14:paraId="652D987B" w14:textId="77777777" w:rsidTr="005A04AB">
        <w:trPr>
          <w:trHeight w:val="825"/>
        </w:trPr>
        <w:tc>
          <w:tcPr>
            <w:tcW w:w="9016" w:type="dxa"/>
          </w:tcPr>
          <w:p w14:paraId="311FDD30" w14:textId="77777777" w:rsidR="00785D88" w:rsidRPr="00FD1B55" w:rsidRDefault="00785D88" w:rsidP="00A1690F">
            <w:pPr>
              <w:spacing w:after="120" w:line="240" w:lineRule="auto"/>
              <w:jc w:val="both"/>
              <w:rPr>
                <w:rFonts w:ascii="Times New Roman" w:hAnsi="Times New Roman"/>
                <w:b/>
              </w:rPr>
            </w:pPr>
            <w:r w:rsidRPr="00FD1B55">
              <w:rPr>
                <w:rFonts w:ascii="Times New Roman" w:hAnsi="Times New Roman"/>
                <w:b/>
              </w:rPr>
              <w:t xml:space="preserve">Klauzula nowych lokalizacji </w:t>
            </w:r>
          </w:p>
          <w:p w14:paraId="2E7543CB" w14:textId="77777777" w:rsidR="00785D88" w:rsidRPr="00FD1B55" w:rsidRDefault="00785D88" w:rsidP="00B44CFA">
            <w:pPr>
              <w:pStyle w:val="LucaCash"/>
              <w:spacing w:after="120" w:line="240" w:lineRule="auto"/>
              <w:jc w:val="both"/>
              <w:rPr>
                <w:rFonts w:ascii="Times New Roman" w:hAnsi="Times New Roman"/>
                <w:sz w:val="22"/>
                <w:szCs w:val="22"/>
              </w:rPr>
            </w:pPr>
            <w:r w:rsidRPr="00FD1B55">
              <w:rPr>
                <w:rFonts w:ascii="Times New Roman" w:hAnsi="Times New Roman"/>
                <w:sz w:val="22"/>
                <w:szCs w:val="22"/>
              </w:rPr>
              <w:t xml:space="preserve">Z zachowaniem pozostałych, niezmienionych niniejszą klauzulą ogólnych warunków ubezpieczenia i innych postanowień umowy strony uzgodniły, że: </w:t>
            </w:r>
          </w:p>
          <w:p w14:paraId="63B695EA" w14:textId="77777777" w:rsidR="00785D88" w:rsidRPr="00FD1B55" w:rsidRDefault="00785D88" w:rsidP="00B44CFA">
            <w:pPr>
              <w:pStyle w:val="LucaCash"/>
              <w:spacing w:after="120" w:line="240" w:lineRule="auto"/>
              <w:jc w:val="both"/>
              <w:rPr>
                <w:rFonts w:ascii="Times New Roman" w:hAnsi="Times New Roman"/>
                <w:sz w:val="22"/>
                <w:szCs w:val="22"/>
              </w:rPr>
            </w:pPr>
            <w:r w:rsidRPr="00FD1B55">
              <w:rPr>
                <w:rFonts w:ascii="Times New Roman" w:hAnsi="Times New Roman"/>
                <w:sz w:val="22"/>
                <w:szCs w:val="22"/>
              </w:rPr>
              <w:t>Ochrona ubezpieczeniowa udzielana na podstawie umowy ubezpieczenia rozszerzona zostaj</w:t>
            </w:r>
            <w:r w:rsidR="0044471D">
              <w:rPr>
                <w:rFonts w:ascii="Times New Roman" w:hAnsi="Times New Roman"/>
                <w:sz w:val="22"/>
                <w:szCs w:val="22"/>
              </w:rPr>
              <w:t xml:space="preserve">e </w:t>
            </w:r>
            <w:r w:rsidRPr="00FD1B55">
              <w:rPr>
                <w:rFonts w:ascii="Times New Roman" w:hAnsi="Times New Roman"/>
                <w:sz w:val="22"/>
                <w:szCs w:val="22"/>
              </w:rPr>
              <w:t>o nowe lokalizacje na terenie RP w których znajduje się ubezpieczone mienie.</w:t>
            </w:r>
          </w:p>
          <w:p w14:paraId="6EA223AC" w14:textId="77777777" w:rsidR="00785D88" w:rsidRPr="00FD1B55" w:rsidRDefault="00785D88" w:rsidP="00B44CFA">
            <w:pPr>
              <w:spacing w:after="120" w:line="240" w:lineRule="auto"/>
              <w:jc w:val="both"/>
              <w:rPr>
                <w:rFonts w:ascii="Times New Roman" w:hAnsi="Times New Roman"/>
              </w:rPr>
            </w:pPr>
            <w:r w:rsidRPr="00FD1B55">
              <w:rPr>
                <w:rFonts w:ascii="Times New Roman" w:hAnsi="Times New Roman"/>
              </w:rPr>
              <w:t>Ubezpieczony zobowiązany jest do poinformowania Ubezpieczyciela w ciągu 3 miesięcy</w:t>
            </w:r>
            <w:r w:rsidR="0044471D">
              <w:rPr>
                <w:rFonts w:ascii="Times New Roman" w:hAnsi="Times New Roman"/>
              </w:rPr>
              <w:t xml:space="preserve"> </w:t>
            </w:r>
            <w:r w:rsidRPr="00FD1B55">
              <w:rPr>
                <w:rFonts w:ascii="Times New Roman" w:hAnsi="Times New Roman"/>
              </w:rPr>
              <w:t xml:space="preserve">od dnia przyjęcia nowych lokalizacji do użytku. </w:t>
            </w:r>
          </w:p>
          <w:p w14:paraId="5D3F6C60" w14:textId="77777777" w:rsidR="00785D88" w:rsidRPr="00FD1B55" w:rsidRDefault="00785D88" w:rsidP="00B44CFA">
            <w:pPr>
              <w:spacing w:after="120" w:line="240" w:lineRule="auto"/>
              <w:jc w:val="both"/>
              <w:rPr>
                <w:rFonts w:ascii="Times New Roman" w:hAnsi="Times New Roman"/>
                <w:b/>
              </w:rPr>
            </w:pPr>
            <w:r w:rsidRPr="00FD1B55">
              <w:rPr>
                <w:rFonts w:ascii="Times New Roman" w:hAnsi="Times New Roman"/>
              </w:rPr>
              <w:t xml:space="preserve">Maksymalny limit odpowiedzialności na pojedynczą lokalizację wynosi </w:t>
            </w:r>
            <w:r w:rsidRPr="00FD1B55">
              <w:rPr>
                <w:rFonts w:ascii="Times New Roman" w:hAnsi="Times New Roman"/>
                <w:b/>
              </w:rPr>
              <w:t>1.000.000</w:t>
            </w:r>
            <w:r w:rsidR="006C2136">
              <w:rPr>
                <w:rFonts w:ascii="Times New Roman" w:hAnsi="Times New Roman"/>
                <w:b/>
              </w:rPr>
              <w:t>,00</w:t>
            </w:r>
            <w:r w:rsidRPr="00FD1B55">
              <w:rPr>
                <w:rFonts w:ascii="Times New Roman" w:hAnsi="Times New Roman"/>
                <w:b/>
              </w:rPr>
              <w:t xml:space="preserve"> PLN</w:t>
            </w:r>
            <w:r w:rsidRPr="00FD1B55">
              <w:rPr>
                <w:rFonts w:ascii="Times New Roman" w:hAnsi="Times New Roman"/>
              </w:rPr>
              <w:t xml:space="preserve"> </w:t>
            </w:r>
            <w:r w:rsidRPr="00FD1B55">
              <w:rPr>
                <w:rFonts w:ascii="Times New Roman" w:hAnsi="Times New Roman"/>
                <w:b/>
              </w:rPr>
              <w:t>na jedno i wszystkie zdarzenia w okresie rozliczeniowym /polisowym.</w:t>
            </w:r>
          </w:p>
        </w:tc>
      </w:tr>
      <w:tr w:rsidR="001420F4" w:rsidRPr="00FD1B55" w14:paraId="1ACA318F" w14:textId="77777777" w:rsidTr="005A04AB">
        <w:trPr>
          <w:trHeight w:val="825"/>
        </w:trPr>
        <w:tc>
          <w:tcPr>
            <w:tcW w:w="9016" w:type="dxa"/>
          </w:tcPr>
          <w:p w14:paraId="213F9F52" w14:textId="77777777" w:rsidR="001420F4" w:rsidRPr="00FD1B55" w:rsidRDefault="001420F4" w:rsidP="00A1690F">
            <w:pPr>
              <w:pStyle w:val="NormalnyWeb"/>
              <w:spacing w:before="0" w:after="120" w:line="240" w:lineRule="auto"/>
              <w:jc w:val="left"/>
              <w:rPr>
                <w:b/>
                <w:bCs/>
                <w:sz w:val="22"/>
                <w:szCs w:val="22"/>
              </w:rPr>
            </w:pPr>
            <w:r w:rsidRPr="00FD1B55">
              <w:rPr>
                <w:b/>
                <w:bCs/>
                <w:sz w:val="22"/>
                <w:szCs w:val="22"/>
              </w:rPr>
              <w:t xml:space="preserve">Klauzula odpowiedzialności </w:t>
            </w:r>
          </w:p>
          <w:p w14:paraId="20CFD133" w14:textId="77777777" w:rsidR="001420F4" w:rsidRPr="00FD1B55" w:rsidRDefault="00945ABE" w:rsidP="00B44CFA">
            <w:pPr>
              <w:pStyle w:val="NormalnyWeb"/>
              <w:spacing w:after="120" w:line="240" w:lineRule="auto"/>
              <w:rPr>
                <w:sz w:val="22"/>
                <w:szCs w:val="22"/>
              </w:rPr>
            </w:pPr>
            <w:r w:rsidRPr="00FD1B55">
              <w:rPr>
                <w:sz w:val="22"/>
                <w:szCs w:val="22"/>
              </w:rPr>
              <w:t>Z zachowaniem</w:t>
            </w:r>
            <w:r w:rsidR="001420F4" w:rsidRPr="00FD1B55">
              <w:rPr>
                <w:sz w:val="22"/>
                <w:szCs w:val="22"/>
              </w:rPr>
              <w:t xml:space="preserve"> </w:t>
            </w:r>
            <w:r w:rsidR="00687F7F" w:rsidRPr="00FD1B55">
              <w:rPr>
                <w:sz w:val="22"/>
                <w:szCs w:val="22"/>
              </w:rPr>
              <w:t>pozostałych nie</w:t>
            </w:r>
            <w:r w:rsidR="001420F4" w:rsidRPr="00FD1B55">
              <w:rPr>
                <w:sz w:val="22"/>
                <w:szCs w:val="22"/>
              </w:rPr>
              <w:t xml:space="preserve"> zmienionych niniejszą klauzulą postanowień ogólnych warunków </w:t>
            </w:r>
            <w:r w:rsidR="00687F7F" w:rsidRPr="00FD1B55">
              <w:rPr>
                <w:sz w:val="22"/>
                <w:szCs w:val="22"/>
              </w:rPr>
              <w:t>ubezpieczenia i</w:t>
            </w:r>
            <w:r w:rsidR="001420F4" w:rsidRPr="00FD1B55">
              <w:rPr>
                <w:sz w:val="22"/>
                <w:szCs w:val="22"/>
              </w:rPr>
              <w:t xml:space="preserve"> innych postanowień umowy ustala się, że:</w:t>
            </w:r>
          </w:p>
          <w:p w14:paraId="5F996525" w14:textId="77777777" w:rsidR="001420F4" w:rsidRPr="00FD1B55" w:rsidRDefault="001420F4" w:rsidP="00B44CFA">
            <w:pPr>
              <w:spacing w:after="120" w:line="240" w:lineRule="auto"/>
              <w:jc w:val="both"/>
              <w:rPr>
                <w:rFonts w:ascii="Times New Roman" w:hAnsi="Times New Roman"/>
              </w:rPr>
            </w:pPr>
            <w:r w:rsidRPr="00FD1B55">
              <w:rPr>
                <w:rFonts w:ascii="Times New Roman" w:hAnsi="Times New Roman"/>
              </w:rPr>
              <w:t>Początek okresu odpowiedzialności Ubezpieczyciela jest tożsamy z początkiem okresu ubezpieczenia.</w:t>
            </w:r>
          </w:p>
        </w:tc>
      </w:tr>
      <w:tr w:rsidR="001420F4" w:rsidRPr="00FD1B55" w14:paraId="67F9B1CB" w14:textId="77777777" w:rsidTr="00A1690F">
        <w:trPr>
          <w:trHeight w:val="558"/>
        </w:trPr>
        <w:tc>
          <w:tcPr>
            <w:tcW w:w="9016" w:type="dxa"/>
          </w:tcPr>
          <w:p w14:paraId="59DBEAC1" w14:textId="77777777" w:rsidR="001420F4" w:rsidRPr="00FD1B55" w:rsidRDefault="001420F4" w:rsidP="00A1690F">
            <w:pPr>
              <w:pStyle w:val="NormalnyWeb"/>
              <w:spacing w:before="0" w:after="120" w:line="240" w:lineRule="auto"/>
              <w:jc w:val="left"/>
              <w:rPr>
                <w:b/>
                <w:bCs/>
                <w:sz w:val="22"/>
                <w:szCs w:val="22"/>
              </w:rPr>
            </w:pPr>
            <w:r w:rsidRPr="00FD1B55">
              <w:rPr>
                <w:b/>
                <w:bCs/>
                <w:sz w:val="22"/>
                <w:szCs w:val="22"/>
              </w:rPr>
              <w:t xml:space="preserve">Klauzula ograniczenia zasady proporcji </w:t>
            </w:r>
          </w:p>
          <w:p w14:paraId="64C9C39B" w14:textId="77777777" w:rsidR="001420F4" w:rsidRPr="00FD1B55" w:rsidRDefault="001420F4" w:rsidP="001D6BFA">
            <w:pPr>
              <w:pStyle w:val="NormalnyWeb"/>
              <w:spacing w:after="120" w:line="240" w:lineRule="auto"/>
              <w:rPr>
                <w:sz w:val="22"/>
                <w:szCs w:val="22"/>
              </w:rPr>
            </w:pPr>
            <w:r w:rsidRPr="00FD1B55">
              <w:rPr>
                <w:sz w:val="22"/>
                <w:szCs w:val="22"/>
              </w:rPr>
              <w:t xml:space="preserve">Z </w:t>
            </w:r>
            <w:r w:rsidR="00687F7F" w:rsidRPr="00FD1B55">
              <w:rPr>
                <w:sz w:val="22"/>
                <w:szCs w:val="22"/>
              </w:rPr>
              <w:t xml:space="preserve">zachowaniem </w:t>
            </w:r>
            <w:r w:rsidR="000C66D8" w:rsidRPr="00FD1B55">
              <w:rPr>
                <w:sz w:val="22"/>
                <w:szCs w:val="22"/>
              </w:rPr>
              <w:t>pozostałych nie</w:t>
            </w:r>
            <w:r w:rsidRPr="00FD1B55">
              <w:rPr>
                <w:sz w:val="22"/>
                <w:szCs w:val="22"/>
              </w:rPr>
              <w:t xml:space="preserve"> zmienionych niniejszą klauzulą postanowień ogólnych warunków </w:t>
            </w:r>
            <w:r w:rsidR="000C66D8" w:rsidRPr="00FD1B55">
              <w:rPr>
                <w:sz w:val="22"/>
                <w:szCs w:val="22"/>
              </w:rPr>
              <w:t>ubezpieczenia i</w:t>
            </w:r>
            <w:r w:rsidRPr="00FD1B55">
              <w:rPr>
                <w:sz w:val="22"/>
                <w:szCs w:val="22"/>
              </w:rPr>
              <w:t xml:space="preserve"> innych postanowień umowy ustala się, że:</w:t>
            </w:r>
          </w:p>
          <w:p w14:paraId="2B61F4D1" w14:textId="77777777" w:rsidR="00084FBE" w:rsidRPr="00FD1B55" w:rsidRDefault="001420F4" w:rsidP="001D6BFA">
            <w:pPr>
              <w:spacing w:after="120" w:line="240" w:lineRule="auto"/>
              <w:jc w:val="both"/>
              <w:rPr>
                <w:rFonts w:ascii="Times New Roman" w:hAnsi="Times New Roman"/>
              </w:rPr>
            </w:pPr>
            <w:r w:rsidRPr="00FD1B55">
              <w:rPr>
                <w:rFonts w:ascii="Times New Roman" w:hAnsi="Times New Roman"/>
              </w:rPr>
              <w:t xml:space="preserve">w przypadku ubezpieczenia mienia wg wartości odtworzeniowej/ </w:t>
            </w:r>
            <w:r w:rsidR="000C66D8" w:rsidRPr="00FD1B55">
              <w:rPr>
                <w:rFonts w:ascii="Times New Roman" w:hAnsi="Times New Roman"/>
              </w:rPr>
              <w:t>rzeczywiste odszkodowanie</w:t>
            </w:r>
            <w:r w:rsidRPr="00FD1B55">
              <w:rPr>
                <w:rFonts w:ascii="Times New Roman" w:hAnsi="Times New Roman"/>
              </w:rPr>
              <w:t xml:space="preserve"> zostanie pomniejszone w takim stosunku, w jakim suma ubezpieczenia danego przedmiotu pozostaje do jego wartości odtworzeniowej/ </w:t>
            </w:r>
            <w:r w:rsidR="000C66D8" w:rsidRPr="00FD1B55">
              <w:rPr>
                <w:rFonts w:ascii="Times New Roman" w:hAnsi="Times New Roman"/>
              </w:rPr>
              <w:t>rzeczywistej w</w:t>
            </w:r>
            <w:r w:rsidRPr="00FD1B55">
              <w:rPr>
                <w:rFonts w:ascii="Times New Roman" w:hAnsi="Times New Roman"/>
              </w:rPr>
              <w:t xml:space="preserve"> dniu szkody, jeżeli w dniu szkody wartość odtworzeniowa/rzeczywista przekroczy 130% zgłoszonej sumy ubezpieczenia.</w:t>
            </w:r>
            <w:r w:rsidR="000C66D8" w:rsidRPr="00FD1B55">
              <w:rPr>
                <w:rFonts w:ascii="Times New Roman" w:hAnsi="Times New Roman"/>
              </w:rPr>
              <w:t xml:space="preserve"> </w:t>
            </w:r>
            <w:r w:rsidR="00084FBE" w:rsidRPr="00FD1B55">
              <w:rPr>
                <w:rFonts w:ascii="Times New Roman" w:hAnsi="Times New Roman"/>
              </w:rPr>
              <w:t xml:space="preserve">Do wartości księgowej brutto nie stosuje się </w:t>
            </w:r>
            <w:r w:rsidR="00687F7F" w:rsidRPr="00FD1B55">
              <w:rPr>
                <w:rFonts w:ascii="Times New Roman" w:hAnsi="Times New Roman"/>
              </w:rPr>
              <w:t>zarzutu</w:t>
            </w:r>
            <w:r w:rsidR="00084FBE" w:rsidRPr="00FD1B55">
              <w:rPr>
                <w:rFonts w:ascii="Times New Roman" w:hAnsi="Times New Roman"/>
              </w:rPr>
              <w:t xml:space="preserve"> niedoszacowania</w:t>
            </w:r>
            <w:r w:rsidR="00687F7F" w:rsidRPr="00FD1B55">
              <w:rPr>
                <w:rFonts w:ascii="Times New Roman" w:hAnsi="Times New Roman"/>
              </w:rPr>
              <w:t xml:space="preserve"> wartości</w:t>
            </w:r>
            <w:r w:rsidR="000C66D8" w:rsidRPr="00FD1B55">
              <w:rPr>
                <w:rFonts w:ascii="Times New Roman" w:hAnsi="Times New Roman"/>
              </w:rPr>
              <w:t>.</w:t>
            </w:r>
          </w:p>
        </w:tc>
      </w:tr>
      <w:tr w:rsidR="001420F4" w:rsidRPr="00FD1B55" w14:paraId="6511260F" w14:textId="77777777" w:rsidTr="00FD1B55">
        <w:trPr>
          <w:trHeight w:val="825"/>
        </w:trPr>
        <w:tc>
          <w:tcPr>
            <w:tcW w:w="9016" w:type="dxa"/>
          </w:tcPr>
          <w:p w14:paraId="7126979A" w14:textId="77777777" w:rsidR="00373B19" w:rsidRPr="00FD1B55" w:rsidRDefault="001420F4" w:rsidP="00A1690F">
            <w:pPr>
              <w:pStyle w:val="NormalnyWeb"/>
              <w:spacing w:before="0" w:after="120" w:line="240" w:lineRule="auto"/>
              <w:jc w:val="left"/>
              <w:rPr>
                <w:b/>
                <w:bCs/>
                <w:sz w:val="22"/>
                <w:szCs w:val="22"/>
              </w:rPr>
            </w:pPr>
            <w:r w:rsidRPr="00FD1B55">
              <w:rPr>
                <w:b/>
                <w:bCs/>
                <w:sz w:val="22"/>
                <w:szCs w:val="22"/>
              </w:rPr>
              <w:t xml:space="preserve">Klauzula płatności rat </w:t>
            </w:r>
          </w:p>
          <w:p w14:paraId="7092ED7F" w14:textId="77777777" w:rsidR="005961F3" w:rsidRPr="00FD1B55" w:rsidRDefault="005961F3" w:rsidP="001D6BFA">
            <w:pPr>
              <w:pStyle w:val="NormalnyWeb"/>
              <w:spacing w:before="0" w:after="120" w:line="240" w:lineRule="auto"/>
              <w:rPr>
                <w:sz w:val="22"/>
                <w:szCs w:val="22"/>
              </w:rPr>
            </w:pPr>
            <w:r w:rsidRPr="00FD1B55">
              <w:rPr>
                <w:sz w:val="22"/>
                <w:szCs w:val="22"/>
              </w:rPr>
              <w:t>Z zachowaniem pozostałych nie zmienionych niniejszą klauzulą postanowień ogólnych warunków ubezpieczenia i innych postanowień umowy ustala się, że:</w:t>
            </w:r>
          </w:p>
          <w:p w14:paraId="4FAE1965" w14:textId="77777777" w:rsidR="005961F3" w:rsidRPr="00FD1B55" w:rsidRDefault="005961F3" w:rsidP="001D6BFA">
            <w:pPr>
              <w:pStyle w:val="NormalnyWeb"/>
              <w:spacing w:before="0" w:after="120" w:line="240" w:lineRule="auto"/>
              <w:rPr>
                <w:b/>
                <w:bCs/>
                <w:sz w:val="22"/>
                <w:szCs w:val="22"/>
              </w:rPr>
            </w:pPr>
            <w:r w:rsidRPr="00FD1B55">
              <w:rPr>
                <w:sz w:val="22"/>
                <w:szCs w:val="22"/>
              </w:rPr>
              <w:t>Strony uzgodniły, że wypłata odszkodowania nie może zostać pomniejszona o kwotę niewymagalnych jeszcze rat składki.</w:t>
            </w:r>
          </w:p>
        </w:tc>
      </w:tr>
      <w:tr w:rsidR="001420F4" w:rsidRPr="00FD1B55" w14:paraId="4E77D9D5" w14:textId="77777777" w:rsidTr="00FD1B55">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PrEx>
        <w:trPr>
          <w:trHeight w:val="340"/>
        </w:trPr>
        <w:tc>
          <w:tcPr>
            <w:tcW w:w="9016" w:type="dxa"/>
            <w:tcBorders>
              <w:top w:val="single" w:sz="4" w:space="0" w:color="00000A"/>
              <w:left w:val="single" w:sz="4" w:space="0" w:color="00000A"/>
              <w:bottom w:val="single" w:sz="4" w:space="0" w:color="00000A"/>
              <w:right w:val="single" w:sz="4" w:space="0" w:color="00000A"/>
            </w:tcBorders>
            <w:tcMar>
              <w:left w:w="70" w:type="dxa"/>
            </w:tcMar>
          </w:tcPr>
          <w:p w14:paraId="5DEDFCA4" w14:textId="77777777" w:rsidR="001420F4" w:rsidRPr="00FD1B55" w:rsidRDefault="001420F4" w:rsidP="00A1690F">
            <w:pPr>
              <w:pStyle w:val="LucaCash"/>
              <w:spacing w:after="120" w:line="240" w:lineRule="auto"/>
              <w:jc w:val="both"/>
              <w:rPr>
                <w:rFonts w:ascii="Times New Roman" w:hAnsi="Times New Roman"/>
                <w:b/>
                <w:sz w:val="22"/>
                <w:szCs w:val="22"/>
              </w:rPr>
            </w:pPr>
            <w:r w:rsidRPr="00FD1B55">
              <w:rPr>
                <w:rFonts w:ascii="Times New Roman" w:hAnsi="Times New Roman"/>
                <w:b/>
                <w:sz w:val="22"/>
                <w:szCs w:val="22"/>
              </w:rPr>
              <w:t xml:space="preserve">Klauzula prolongaty zapłaty składki </w:t>
            </w:r>
          </w:p>
          <w:p w14:paraId="0E020EB3" w14:textId="77777777" w:rsidR="005961F3" w:rsidRPr="00FD1B55" w:rsidRDefault="005961F3" w:rsidP="001D6BFA">
            <w:pPr>
              <w:pStyle w:val="LucaCash"/>
              <w:spacing w:after="120" w:line="240" w:lineRule="auto"/>
              <w:jc w:val="both"/>
              <w:rPr>
                <w:rFonts w:ascii="Times New Roman" w:hAnsi="Times New Roman"/>
                <w:b/>
                <w:sz w:val="22"/>
                <w:szCs w:val="22"/>
              </w:rPr>
            </w:pPr>
            <w:r w:rsidRPr="00FD1B55">
              <w:rPr>
                <w:rFonts w:ascii="Times New Roman" w:hAnsi="Times New Roman"/>
                <w:sz w:val="22"/>
                <w:szCs w:val="22"/>
              </w:rPr>
              <w:t>Z zachowaniem pozostałych nie zmienionych niniejszą klauzulą postanowień ogólnych warunków ubezpieczenia i innych postanowień umowy ustala się, że:</w:t>
            </w:r>
          </w:p>
          <w:p w14:paraId="7FFAAAD0" w14:textId="77777777" w:rsidR="005961F3" w:rsidRPr="00FD1B55" w:rsidRDefault="005961F3" w:rsidP="001D6BFA">
            <w:pPr>
              <w:pStyle w:val="LucaCash"/>
              <w:spacing w:after="120" w:line="240" w:lineRule="auto"/>
              <w:jc w:val="both"/>
              <w:rPr>
                <w:rFonts w:ascii="Times New Roman" w:hAnsi="Times New Roman"/>
                <w:sz w:val="22"/>
                <w:szCs w:val="22"/>
              </w:rPr>
            </w:pPr>
            <w:r w:rsidRPr="00FD1B55">
              <w:rPr>
                <w:rFonts w:ascii="Times New Roman" w:hAnsi="Times New Roman"/>
                <w:sz w:val="22"/>
                <w:szCs w:val="22"/>
              </w:rPr>
              <w:t xml:space="preserve">Brak opłaty składki lub pierwszej raty w terminie przewidzianym w umowie ubezpieczenia, </w:t>
            </w:r>
            <w:r w:rsidRPr="00FD1B55">
              <w:rPr>
                <w:rFonts w:ascii="Times New Roman" w:hAnsi="Times New Roman"/>
                <w:sz w:val="22"/>
                <w:szCs w:val="22"/>
              </w:rPr>
              <w:lastRenderedPageBreak/>
              <w:t>nie powoduje wygaśnięcia odpowiedzialności ubezpieczyciela. W sytuacji braku opłaty składki lub raty składki, Ubezpieczyciel zobowiązany jest wyznaczyć Ubezpieczającemu/Ubezpieczonemu na piśmie dodatkowy, co najmniej 14 dniowy, termin do zapłaty składki lub raty.</w:t>
            </w:r>
          </w:p>
        </w:tc>
      </w:tr>
      <w:tr w:rsidR="001420F4" w:rsidRPr="00FD1B55" w14:paraId="0B93CFC4" w14:textId="77777777" w:rsidTr="00FD1B55">
        <w:trPr>
          <w:trHeight w:val="825"/>
        </w:trPr>
        <w:tc>
          <w:tcPr>
            <w:tcW w:w="9016" w:type="dxa"/>
          </w:tcPr>
          <w:p w14:paraId="66ECAC59" w14:textId="77777777" w:rsidR="001420F4" w:rsidRPr="00FD1B55" w:rsidRDefault="001420F4" w:rsidP="00A1690F">
            <w:pPr>
              <w:pStyle w:val="LucaCash"/>
              <w:spacing w:after="120" w:line="240" w:lineRule="auto"/>
              <w:jc w:val="both"/>
              <w:rPr>
                <w:rFonts w:ascii="Times New Roman" w:hAnsi="Times New Roman"/>
                <w:b/>
                <w:sz w:val="22"/>
                <w:szCs w:val="22"/>
              </w:rPr>
            </w:pPr>
            <w:r w:rsidRPr="00FD1B55">
              <w:rPr>
                <w:rFonts w:ascii="Times New Roman" w:hAnsi="Times New Roman"/>
                <w:b/>
                <w:sz w:val="22"/>
                <w:szCs w:val="22"/>
              </w:rPr>
              <w:lastRenderedPageBreak/>
              <w:t xml:space="preserve">Klauzula pro rata temporis </w:t>
            </w:r>
          </w:p>
          <w:p w14:paraId="209CC8B9" w14:textId="77777777" w:rsidR="005961F3" w:rsidRPr="00FD1B55" w:rsidRDefault="005961F3" w:rsidP="00A1690F">
            <w:pPr>
              <w:pStyle w:val="LucaCash"/>
              <w:spacing w:before="120" w:after="120" w:line="240" w:lineRule="auto"/>
              <w:jc w:val="both"/>
              <w:rPr>
                <w:rFonts w:ascii="Times New Roman" w:hAnsi="Times New Roman"/>
                <w:sz w:val="22"/>
                <w:szCs w:val="22"/>
              </w:rPr>
            </w:pPr>
            <w:r w:rsidRPr="00FD1B55">
              <w:rPr>
                <w:rFonts w:ascii="Times New Roman" w:hAnsi="Times New Roman"/>
                <w:sz w:val="22"/>
                <w:szCs w:val="22"/>
              </w:rPr>
              <w:t>Z zachowaniem pozostałych nie zmienionych niniejszą klauzulą postanowień ogólnych warunków ubezpieczenia i innych postanowień umowy, ustala się, że:</w:t>
            </w:r>
          </w:p>
          <w:p w14:paraId="39CD1462" w14:textId="77777777" w:rsidR="001420F4" w:rsidRPr="00FD1B55" w:rsidRDefault="005961F3" w:rsidP="00A1690F">
            <w:pPr>
              <w:pStyle w:val="LucaCash"/>
              <w:spacing w:after="120" w:line="240" w:lineRule="auto"/>
              <w:jc w:val="both"/>
              <w:rPr>
                <w:rFonts w:ascii="Times New Roman" w:hAnsi="Times New Roman"/>
                <w:b/>
                <w:sz w:val="22"/>
                <w:szCs w:val="22"/>
              </w:rPr>
            </w:pPr>
            <w:r w:rsidRPr="00FD1B55">
              <w:rPr>
                <w:rFonts w:ascii="Times New Roman" w:hAnsi="Times New Roman"/>
                <w:sz w:val="22"/>
                <w:szCs w:val="22"/>
              </w:rPr>
              <w:t>Wszelkie rozliczenia wynikające z umowy ubezpieczenia np. związane z dopłatą składek lub zwrotem składek dokonywane będą w systemie pro rata za każdy dzień udzielanej ochrony ubezpieczeniowej.</w:t>
            </w:r>
          </w:p>
        </w:tc>
      </w:tr>
      <w:tr w:rsidR="008C25FB" w:rsidRPr="00FD1B55" w14:paraId="57C19364" w14:textId="77777777" w:rsidTr="005A04AB">
        <w:trPr>
          <w:trHeight w:val="825"/>
        </w:trPr>
        <w:tc>
          <w:tcPr>
            <w:tcW w:w="9016" w:type="dxa"/>
          </w:tcPr>
          <w:p w14:paraId="409655B7" w14:textId="77777777" w:rsidR="008C25FB" w:rsidRPr="00FD1B55" w:rsidRDefault="008C25FB" w:rsidP="00A1690F">
            <w:pPr>
              <w:pStyle w:val="LucaCash"/>
              <w:spacing w:after="120" w:line="240" w:lineRule="auto"/>
              <w:jc w:val="both"/>
              <w:rPr>
                <w:rFonts w:ascii="Times New Roman" w:hAnsi="Times New Roman"/>
                <w:b/>
                <w:bCs/>
                <w:sz w:val="22"/>
                <w:szCs w:val="22"/>
              </w:rPr>
            </w:pPr>
            <w:r w:rsidRPr="00FD1B55">
              <w:rPr>
                <w:rFonts w:ascii="Times New Roman" w:hAnsi="Times New Roman"/>
                <w:b/>
                <w:bCs/>
                <w:sz w:val="22"/>
                <w:szCs w:val="22"/>
              </w:rPr>
              <w:t>Klauzula przemieszczania pomiędzy lokalizacjami.</w:t>
            </w:r>
          </w:p>
          <w:p w14:paraId="62631A35" w14:textId="77777777" w:rsidR="008C25FB" w:rsidRPr="00FD1B55" w:rsidRDefault="008C25FB" w:rsidP="001D6BFA">
            <w:pPr>
              <w:pStyle w:val="LucaCash"/>
              <w:spacing w:after="120" w:line="240" w:lineRule="auto"/>
              <w:jc w:val="both"/>
              <w:rPr>
                <w:rFonts w:ascii="Times New Roman" w:hAnsi="Times New Roman"/>
                <w:sz w:val="22"/>
                <w:szCs w:val="22"/>
              </w:rPr>
            </w:pPr>
            <w:r w:rsidRPr="00FD1B55">
              <w:rPr>
                <w:rFonts w:ascii="Times New Roman" w:hAnsi="Times New Roman"/>
                <w:sz w:val="22"/>
                <w:szCs w:val="22"/>
              </w:rPr>
              <w:t>Z zachowaniem pozostałych, niezmienionych niniejszą klauzulą ogólnych warunków ubezpieczenia i innych postanowień umowy, strony uzgodniły, że:</w:t>
            </w:r>
          </w:p>
          <w:p w14:paraId="0EF13D19" w14:textId="77777777" w:rsidR="008C25FB" w:rsidRPr="00FD1B55" w:rsidRDefault="008C25FB" w:rsidP="001D6BFA">
            <w:pPr>
              <w:pStyle w:val="LucaCash"/>
              <w:spacing w:after="120" w:line="240" w:lineRule="auto"/>
              <w:jc w:val="both"/>
              <w:rPr>
                <w:rFonts w:ascii="Times New Roman" w:hAnsi="Times New Roman"/>
                <w:sz w:val="22"/>
                <w:szCs w:val="22"/>
              </w:rPr>
            </w:pPr>
            <w:r w:rsidRPr="00FD1B55">
              <w:rPr>
                <w:rFonts w:ascii="Times New Roman" w:hAnsi="Times New Roman"/>
                <w:sz w:val="22"/>
                <w:szCs w:val="22"/>
              </w:rPr>
              <w:t>Mienie zgłoszone do ubezpieczenia zostaje objęte ochroną ubezpieczeniową w przypadku czasowego/stałego przeniesienia pomiędzy lokalizacjami/placówkami.</w:t>
            </w:r>
          </w:p>
        </w:tc>
      </w:tr>
      <w:tr w:rsidR="00350577" w:rsidRPr="00FD1B55" w14:paraId="007D7F98" w14:textId="77777777" w:rsidTr="005A04AB">
        <w:trPr>
          <w:trHeight w:val="825"/>
        </w:trPr>
        <w:tc>
          <w:tcPr>
            <w:tcW w:w="9016" w:type="dxa"/>
          </w:tcPr>
          <w:p w14:paraId="38403CB8" w14:textId="77777777" w:rsidR="00350577" w:rsidRPr="00FD1B55" w:rsidRDefault="00350577" w:rsidP="00A1690F">
            <w:pPr>
              <w:pStyle w:val="LucaCash"/>
              <w:spacing w:after="120" w:line="240" w:lineRule="auto"/>
              <w:jc w:val="both"/>
              <w:rPr>
                <w:rFonts w:ascii="Times New Roman" w:hAnsi="Times New Roman"/>
                <w:b/>
                <w:bCs/>
                <w:color w:val="FF0000"/>
                <w:sz w:val="22"/>
                <w:szCs w:val="22"/>
              </w:rPr>
            </w:pPr>
            <w:r w:rsidRPr="00FD1B55">
              <w:rPr>
                <w:rFonts w:ascii="Times New Roman" w:hAnsi="Times New Roman"/>
                <w:b/>
                <w:bCs/>
                <w:sz w:val="22"/>
                <w:szCs w:val="22"/>
              </w:rPr>
              <w:t>Klauzula przewłaszczenia na zabezpieczenie.</w:t>
            </w:r>
          </w:p>
          <w:p w14:paraId="13662D12" w14:textId="77777777" w:rsidR="00611657" w:rsidRPr="00FD1B55" w:rsidRDefault="00611657" w:rsidP="00A1690F">
            <w:pPr>
              <w:pStyle w:val="LucaCash"/>
              <w:spacing w:before="120" w:after="120" w:line="240" w:lineRule="auto"/>
              <w:jc w:val="both"/>
              <w:rPr>
                <w:rFonts w:ascii="Times New Roman" w:hAnsi="Times New Roman"/>
                <w:sz w:val="22"/>
                <w:szCs w:val="22"/>
              </w:rPr>
            </w:pPr>
            <w:r w:rsidRPr="00FD1B55">
              <w:rPr>
                <w:rFonts w:ascii="Times New Roman" w:hAnsi="Times New Roman"/>
                <w:sz w:val="22"/>
                <w:szCs w:val="22"/>
              </w:rPr>
              <w:t xml:space="preserve">Z </w:t>
            </w:r>
            <w:r w:rsidR="0053689D" w:rsidRPr="00FD1B55">
              <w:rPr>
                <w:rFonts w:ascii="Times New Roman" w:hAnsi="Times New Roman"/>
                <w:sz w:val="22"/>
                <w:szCs w:val="22"/>
              </w:rPr>
              <w:t xml:space="preserve">zachowaniem </w:t>
            </w:r>
            <w:r w:rsidR="00FF1E9F" w:rsidRPr="00FD1B55">
              <w:rPr>
                <w:rFonts w:ascii="Times New Roman" w:hAnsi="Times New Roman"/>
                <w:sz w:val="22"/>
                <w:szCs w:val="22"/>
              </w:rPr>
              <w:t>pozostałych nie</w:t>
            </w:r>
            <w:r w:rsidRPr="00FD1B55">
              <w:rPr>
                <w:rFonts w:ascii="Times New Roman" w:hAnsi="Times New Roman"/>
                <w:sz w:val="22"/>
                <w:szCs w:val="22"/>
              </w:rPr>
              <w:t xml:space="preserve"> zmienionych niniejszą klauzulą postanowień ogólnych warunków </w:t>
            </w:r>
            <w:r w:rsidR="00FF1E9F" w:rsidRPr="00FD1B55">
              <w:rPr>
                <w:rFonts w:ascii="Times New Roman" w:hAnsi="Times New Roman"/>
                <w:sz w:val="22"/>
                <w:szCs w:val="22"/>
              </w:rPr>
              <w:t>ubezpieczenia i</w:t>
            </w:r>
            <w:r w:rsidRPr="00FD1B55">
              <w:rPr>
                <w:rFonts w:ascii="Times New Roman" w:hAnsi="Times New Roman"/>
                <w:sz w:val="22"/>
                <w:szCs w:val="22"/>
              </w:rPr>
              <w:t xml:space="preserve"> innych postanowień umowy, ustala się, że:</w:t>
            </w:r>
          </w:p>
          <w:p w14:paraId="51DBD74A" w14:textId="77777777" w:rsidR="00611657" w:rsidRPr="00FD1B55" w:rsidRDefault="0053689D" w:rsidP="00A1690F">
            <w:pPr>
              <w:pStyle w:val="LucaCash"/>
              <w:spacing w:before="120" w:after="120" w:line="240" w:lineRule="auto"/>
              <w:jc w:val="both"/>
              <w:rPr>
                <w:rFonts w:ascii="Times New Roman" w:hAnsi="Times New Roman"/>
                <w:sz w:val="22"/>
                <w:szCs w:val="22"/>
              </w:rPr>
            </w:pPr>
            <w:r w:rsidRPr="00FD1B55">
              <w:rPr>
                <w:rFonts w:ascii="Times New Roman" w:hAnsi="Times New Roman"/>
                <w:sz w:val="22"/>
                <w:szCs w:val="22"/>
              </w:rPr>
              <w:t>Przedmiotowa umowa</w:t>
            </w:r>
            <w:r w:rsidR="00611657" w:rsidRPr="00FD1B55">
              <w:rPr>
                <w:rFonts w:ascii="Times New Roman" w:hAnsi="Times New Roman"/>
                <w:sz w:val="22"/>
                <w:szCs w:val="22"/>
              </w:rPr>
              <w:t xml:space="preserve"> ubezpieczeni</w:t>
            </w:r>
            <w:r w:rsidRPr="00FD1B55">
              <w:rPr>
                <w:rFonts w:ascii="Times New Roman" w:hAnsi="Times New Roman"/>
                <w:sz w:val="22"/>
                <w:szCs w:val="22"/>
              </w:rPr>
              <w:t>a</w:t>
            </w:r>
            <w:r w:rsidR="00611657" w:rsidRPr="00FD1B55">
              <w:rPr>
                <w:rFonts w:ascii="Times New Roman" w:hAnsi="Times New Roman"/>
                <w:sz w:val="22"/>
                <w:szCs w:val="22"/>
              </w:rPr>
              <w:t xml:space="preserve"> w zakresie w jakim dotyczy </w:t>
            </w:r>
            <w:r w:rsidR="00B5245A" w:rsidRPr="00FD1B55">
              <w:rPr>
                <w:rFonts w:ascii="Times New Roman" w:hAnsi="Times New Roman"/>
                <w:sz w:val="22"/>
                <w:szCs w:val="22"/>
              </w:rPr>
              <w:t>mienia</w:t>
            </w:r>
            <w:r w:rsidR="00611657" w:rsidRPr="00FD1B55">
              <w:rPr>
                <w:rFonts w:ascii="Times New Roman" w:hAnsi="Times New Roman"/>
                <w:sz w:val="22"/>
                <w:szCs w:val="22"/>
              </w:rPr>
              <w:t xml:space="preserve"> nie wygasa w wyniku przejścia własności ubezpieczonego mienia na bank lub zakład ubezpieczeń lub inny podmiot, wskutek przewłaszczenia na zabezpieczenie wierzytelności względem </w:t>
            </w:r>
            <w:r w:rsidRPr="00FD1B55">
              <w:rPr>
                <w:rFonts w:ascii="Times New Roman" w:hAnsi="Times New Roman"/>
                <w:sz w:val="22"/>
                <w:szCs w:val="22"/>
              </w:rPr>
              <w:t>U</w:t>
            </w:r>
            <w:r w:rsidR="00611657" w:rsidRPr="00FD1B55">
              <w:rPr>
                <w:rFonts w:ascii="Times New Roman" w:hAnsi="Times New Roman"/>
                <w:sz w:val="22"/>
                <w:szCs w:val="22"/>
              </w:rPr>
              <w:t>bezpieczającego/</w:t>
            </w:r>
            <w:r w:rsidRPr="00FD1B55">
              <w:rPr>
                <w:rFonts w:ascii="Times New Roman" w:hAnsi="Times New Roman"/>
                <w:sz w:val="22"/>
                <w:szCs w:val="22"/>
              </w:rPr>
              <w:t>U</w:t>
            </w:r>
            <w:r w:rsidR="00611657" w:rsidRPr="00FD1B55">
              <w:rPr>
                <w:rFonts w:ascii="Times New Roman" w:hAnsi="Times New Roman"/>
                <w:sz w:val="22"/>
                <w:szCs w:val="22"/>
              </w:rPr>
              <w:t>bezpieczonego.</w:t>
            </w:r>
          </w:p>
          <w:p w14:paraId="79DF2438" w14:textId="77777777" w:rsidR="00611657" w:rsidRPr="00FD1B55" w:rsidRDefault="00611657" w:rsidP="00A1690F">
            <w:pPr>
              <w:pStyle w:val="LucaCash"/>
              <w:spacing w:before="120" w:after="120" w:line="240" w:lineRule="auto"/>
              <w:jc w:val="both"/>
              <w:rPr>
                <w:rFonts w:ascii="Times New Roman" w:hAnsi="Times New Roman"/>
                <w:sz w:val="22"/>
                <w:szCs w:val="22"/>
              </w:rPr>
            </w:pPr>
            <w:r w:rsidRPr="00FD1B55">
              <w:rPr>
                <w:rFonts w:ascii="Times New Roman" w:hAnsi="Times New Roman"/>
                <w:sz w:val="22"/>
                <w:szCs w:val="22"/>
              </w:rPr>
              <w:t>Umowa nie wygasa również wskutek ponownego przejścia na ubezpieczającego/ubezpieczonego własności mienia przewłaszczonego wskutek spłaty zobowiązań</w:t>
            </w:r>
            <w:r w:rsidR="00B5245A" w:rsidRPr="00FD1B55">
              <w:rPr>
                <w:rFonts w:ascii="Times New Roman" w:hAnsi="Times New Roman"/>
                <w:sz w:val="22"/>
                <w:szCs w:val="22"/>
              </w:rPr>
              <w:t>.</w:t>
            </w:r>
            <w:r w:rsidRPr="00FD1B55">
              <w:rPr>
                <w:rFonts w:ascii="Times New Roman" w:hAnsi="Times New Roman"/>
                <w:sz w:val="22"/>
                <w:szCs w:val="22"/>
              </w:rPr>
              <w:t xml:space="preserve"> </w:t>
            </w:r>
          </w:p>
        </w:tc>
      </w:tr>
      <w:tr w:rsidR="00AD7171" w:rsidRPr="00FD1B55" w14:paraId="75761088" w14:textId="77777777" w:rsidTr="005A04AB">
        <w:trPr>
          <w:trHeight w:val="825"/>
        </w:trPr>
        <w:tc>
          <w:tcPr>
            <w:tcW w:w="9016" w:type="dxa"/>
          </w:tcPr>
          <w:p w14:paraId="69949873" w14:textId="77777777" w:rsidR="00AD7171" w:rsidRPr="00FD1B55" w:rsidRDefault="00AD7171" w:rsidP="00A1690F">
            <w:pPr>
              <w:pStyle w:val="Nagwek2"/>
              <w:spacing w:after="120" w:line="240" w:lineRule="auto"/>
              <w:jc w:val="both"/>
              <w:rPr>
                <w:rFonts w:ascii="Times New Roman" w:hAnsi="Times New Roman"/>
                <w:b/>
                <w:color w:val="auto"/>
                <w:sz w:val="22"/>
                <w:szCs w:val="22"/>
              </w:rPr>
            </w:pPr>
            <w:r w:rsidRPr="00FD1B55">
              <w:rPr>
                <w:rFonts w:ascii="Times New Roman" w:hAnsi="Times New Roman"/>
                <w:b/>
                <w:color w:val="auto"/>
                <w:sz w:val="22"/>
                <w:szCs w:val="22"/>
              </w:rPr>
              <w:t xml:space="preserve">Klauzula przezornej sumy ubezpieczenia </w:t>
            </w:r>
          </w:p>
          <w:p w14:paraId="04A95065" w14:textId="77777777" w:rsidR="00AD7171" w:rsidRPr="00FD1B55" w:rsidRDefault="00AD7171" w:rsidP="00A1690F">
            <w:pPr>
              <w:spacing w:before="120" w:after="120" w:line="240" w:lineRule="auto"/>
              <w:jc w:val="both"/>
              <w:rPr>
                <w:rFonts w:ascii="Times New Roman" w:hAnsi="Times New Roman"/>
              </w:rPr>
            </w:pPr>
            <w:r w:rsidRPr="00FD1B55">
              <w:rPr>
                <w:rFonts w:ascii="Times New Roman" w:hAnsi="Times New Roman"/>
              </w:rPr>
              <w:t xml:space="preserve">Z </w:t>
            </w:r>
            <w:r w:rsidR="0053689D" w:rsidRPr="00FD1B55">
              <w:rPr>
                <w:rFonts w:ascii="Times New Roman" w:hAnsi="Times New Roman"/>
              </w:rPr>
              <w:t xml:space="preserve">zachowaniem </w:t>
            </w:r>
            <w:r w:rsidR="00FF1E9F" w:rsidRPr="00FD1B55">
              <w:rPr>
                <w:rFonts w:ascii="Times New Roman" w:hAnsi="Times New Roman"/>
              </w:rPr>
              <w:t>pozostałych nie</w:t>
            </w:r>
            <w:r w:rsidRPr="00FD1B55">
              <w:rPr>
                <w:rFonts w:ascii="Times New Roman" w:hAnsi="Times New Roman"/>
              </w:rPr>
              <w:t xml:space="preserve"> zmienionych niniejszą klauzulą postanowień ogólnych warunków </w:t>
            </w:r>
            <w:r w:rsidR="00FF1E9F" w:rsidRPr="00FD1B55">
              <w:rPr>
                <w:rFonts w:ascii="Times New Roman" w:hAnsi="Times New Roman"/>
              </w:rPr>
              <w:t>ubezpieczenia i</w:t>
            </w:r>
            <w:r w:rsidRPr="00FD1B55">
              <w:rPr>
                <w:rFonts w:ascii="Times New Roman" w:hAnsi="Times New Roman"/>
              </w:rPr>
              <w:t xml:space="preserve"> innych postanowień umowy ustala się, że:</w:t>
            </w:r>
          </w:p>
          <w:p w14:paraId="6E7DDEBF" w14:textId="77777777" w:rsidR="00AD7171" w:rsidRPr="00FD1B55" w:rsidRDefault="00AD7171" w:rsidP="00A1690F">
            <w:pPr>
              <w:pStyle w:val="LucaCash"/>
              <w:spacing w:after="120" w:line="240" w:lineRule="auto"/>
              <w:jc w:val="both"/>
              <w:rPr>
                <w:rFonts w:ascii="Times New Roman" w:hAnsi="Times New Roman"/>
                <w:bCs/>
                <w:sz w:val="22"/>
                <w:szCs w:val="22"/>
              </w:rPr>
            </w:pPr>
            <w:r w:rsidRPr="00FD1B55">
              <w:rPr>
                <w:rFonts w:ascii="Times New Roman" w:hAnsi="Times New Roman"/>
                <w:bCs/>
                <w:sz w:val="22"/>
                <w:szCs w:val="22"/>
              </w:rPr>
              <w:t xml:space="preserve">Do sumy ubezpieczenia zostaje włączona kwota przezornej sumy ubezpieczenia , przez którą rozumie się kwotę w </w:t>
            </w:r>
            <w:r w:rsidRPr="006C2136">
              <w:rPr>
                <w:rFonts w:ascii="Times New Roman" w:hAnsi="Times New Roman"/>
                <w:bCs/>
                <w:sz w:val="22"/>
                <w:szCs w:val="22"/>
              </w:rPr>
              <w:t xml:space="preserve">wysokości </w:t>
            </w:r>
            <w:r w:rsidR="00CE7FD0" w:rsidRPr="00CE7FD0">
              <w:rPr>
                <w:rFonts w:ascii="Times New Roman" w:hAnsi="Times New Roman"/>
                <w:b/>
                <w:sz w:val="22"/>
                <w:szCs w:val="22"/>
              </w:rPr>
              <w:t>3</w:t>
            </w:r>
            <w:r w:rsidR="006C2136" w:rsidRPr="00CE7FD0">
              <w:rPr>
                <w:rFonts w:ascii="Times New Roman" w:hAnsi="Times New Roman"/>
                <w:b/>
                <w:sz w:val="22"/>
                <w:szCs w:val="22"/>
              </w:rPr>
              <w:t>.</w:t>
            </w:r>
            <w:r w:rsidR="006C2136" w:rsidRPr="006C2136">
              <w:rPr>
                <w:rFonts w:ascii="Times New Roman" w:hAnsi="Times New Roman"/>
                <w:b/>
                <w:sz w:val="22"/>
                <w:szCs w:val="22"/>
              </w:rPr>
              <w:t>0</w:t>
            </w:r>
            <w:r w:rsidR="006E627D" w:rsidRPr="006C2136">
              <w:rPr>
                <w:rFonts w:ascii="Times New Roman" w:hAnsi="Times New Roman"/>
                <w:b/>
                <w:sz w:val="22"/>
                <w:szCs w:val="22"/>
              </w:rPr>
              <w:t>00</w:t>
            </w:r>
            <w:r w:rsidR="006C2136" w:rsidRPr="006C2136">
              <w:rPr>
                <w:rFonts w:ascii="Times New Roman" w:hAnsi="Times New Roman"/>
                <w:b/>
                <w:sz w:val="22"/>
                <w:szCs w:val="22"/>
              </w:rPr>
              <w:t>.</w:t>
            </w:r>
            <w:r w:rsidR="006E627D" w:rsidRPr="006C2136">
              <w:rPr>
                <w:rFonts w:ascii="Times New Roman" w:hAnsi="Times New Roman"/>
                <w:b/>
                <w:sz w:val="22"/>
                <w:szCs w:val="22"/>
              </w:rPr>
              <w:t>000</w:t>
            </w:r>
            <w:r w:rsidR="006E627D">
              <w:rPr>
                <w:rFonts w:ascii="Times New Roman" w:hAnsi="Times New Roman"/>
                <w:b/>
                <w:bCs/>
                <w:sz w:val="22"/>
                <w:szCs w:val="22"/>
              </w:rPr>
              <w:t xml:space="preserve">,00 PLN </w:t>
            </w:r>
            <w:r w:rsidR="0029157D" w:rsidRPr="00FD1B55">
              <w:rPr>
                <w:rFonts w:ascii="Times New Roman" w:hAnsi="Times New Roman"/>
                <w:b/>
                <w:bCs/>
                <w:sz w:val="22"/>
                <w:szCs w:val="22"/>
              </w:rPr>
              <w:t xml:space="preserve">na jedno i wszystkie zdarzenia </w:t>
            </w:r>
            <w:r w:rsidRPr="00FD1B55">
              <w:rPr>
                <w:rFonts w:ascii="Times New Roman" w:hAnsi="Times New Roman"/>
                <w:bCs/>
                <w:sz w:val="22"/>
                <w:szCs w:val="22"/>
              </w:rPr>
              <w:t>, która w przypadku szkody wykorzystana zostanie do wyrównania ewentualnego niedoubezpieczenia wynikającego z niedoszacowania sum ubezpieczenia dla poszczególnych składników majątku ubezpieczonego w systemie sum stałych</w:t>
            </w:r>
            <w:r w:rsidR="0029157D" w:rsidRPr="00FD1B55">
              <w:rPr>
                <w:rFonts w:ascii="Times New Roman" w:hAnsi="Times New Roman"/>
                <w:bCs/>
                <w:sz w:val="22"/>
                <w:szCs w:val="22"/>
              </w:rPr>
              <w:t xml:space="preserve"> oraz pokrycia kosztów powstałej szkody w przypadku kiedy suma ubezpieczenia będzie niewystarczająca ze względu na poniesione koszty związane z m.in.  uniknięciem bądź</w:t>
            </w:r>
            <w:r w:rsidR="00B5245A" w:rsidRPr="00FD1B55">
              <w:rPr>
                <w:rFonts w:ascii="Times New Roman" w:hAnsi="Times New Roman"/>
                <w:bCs/>
                <w:sz w:val="22"/>
                <w:szCs w:val="22"/>
              </w:rPr>
              <w:t xml:space="preserve"> ograniczeniem rozmiaru szkody</w:t>
            </w:r>
            <w:r w:rsidR="0029157D" w:rsidRPr="00FD1B55">
              <w:rPr>
                <w:rFonts w:ascii="Times New Roman" w:hAnsi="Times New Roman"/>
                <w:bCs/>
                <w:sz w:val="22"/>
                <w:szCs w:val="22"/>
              </w:rPr>
              <w:t>.</w:t>
            </w:r>
            <w:r w:rsidR="005A42A3" w:rsidRPr="00FD1B55">
              <w:rPr>
                <w:rFonts w:ascii="Times New Roman" w:hAnsi="Times New Roman"/>
                <w:bCs/>
                <w:sz w:val="22"/>
                <w:szCs w:val="22"/>
              </w:rPr>
              <w:t xml:space="preserve"> Przezorna suma ubezpieczenia nie ma zastosowania do przedmiotów ubezpieczenia ubezpieczonych w systemie pierwszego ryzyka oraz klauzul lub kosztów objętych ochroną na podstawie klauzul dodatkowych.</w:t>
            </w:r>
          </w:p>
          <w:p w14:paraId="6DD73E18" w14:textId="77777777" w:rsidR="0029157D" w:rsidRPr="00FD1B55" w:rsidRDefault="0029157D" w:rsidP="00A1690F">
            <w:pPr>
              <w:pStyle w:val="LucaCash"/>
              <w:spacing w:after="120" w:line="240" w:lineRule="auto"/>
              <w:jc w:val="both"/>
              <w:rPr>
                <w:rFonts w:ascii="Times New Roman" w:hAnsi="Times New Roman"/>
                <w:b/>
                <w:bCs/>
                <w:sz w:val="22"/>
                <w:szCs w:val="22"/>
              </w:rPr>
            </w:pPr>
            <w:r w:rsidRPr="00FD1B55">
              <w:rPr>
                <w:rFonts w:ascii="Times New Roman" w:hAnsi="Times New Roman"/>
                <w:bCs/>
                <w:sz w:val="22"/>
                <w:szCs w:val="22"/>
              </w:rPr>
              <w:t xml:space="preserve">Limit wspólny dla </w:t>
            </w:r>
            <w:r w:rsidR="00984E8C" w:rsidRPr="00FD1B55">
              <w:rPr>
                <w:rFonts w:ascii="Times New Roman" w:hAnsi="Times New Roman"/>
                <w:bCs/>
                <w:sz w:val="22"/>
                <w:szCs w:val="22"/>
              </w:rPr>
              <w:t>PD i EEI</w:t>
            </w:r>
            <w:r w:rsidR="00FF1E9F" w:rsidRPr="00FD1B55">
              <w:rPr>
                <w:rFonts w:ascii="Times New Roman" w:hAnsi="Times New Roman"/>
                <w:bCs/>
                <w:sz w:val="22"/>
                <w:szCs w:val="22"/>
              </w:rPr>
              <w:t>.</w:t>
            </w:r>
          </w:p>
        </w:tc>
      </w:tr>
      <w:tr w:rsidR="00350577" w:rsidRPr="00FD1B55" w14:paraId="78A5B49D" w14:textId="77777777" w:rsidTr="00373B19">
        <w:trPr>
          <w:trHeight w:val="274"/>
        </w:trPr>
        <w:tc>
          <w:tcPr>
            <w:tcW w:w="9016" w:type="dxa"/>
          </w:tcPr>
          <w:p w14:paraId="4D652E50" w14:textId="77777777" w:rsidR="00350577" w:rsidRPr="00FD1B55" w:rsidRDefault="00350577" w:rsidP="00A1690F">
            <w:pPr>
              <w:pStyle w:val="Nagwek2"/>
              <w:spacing w:after="120" w:line="240" w:lineRule="auto"/>
              <w:jc w:val="both"/>
              <w:rPr>
                <w:rFonts w:ascii="Times New Roman" w:hAnsi="Times New Roman"/>
                <w:b/>
                <w:color w:val="auto"/>
                <w:sz w:val="22"/>
                <w:szCs w:val="22"/>
              </w:rPr>
            </w:pPr>
            <w:r w:rsidRPr="00FD1B55">
              <w:rPr>
                <w:rFonts w:ascii="Times New Roman" w:hAnsi="Times New Roman"/>
                <w:b/>
                <w:color w:val="auto"/>
                <w:sz w:val="22"/>
                <w:szCs w:val="22"/>
              </w:rPr>
              <w:t xml:space="preserve">Klauzula reprezentantów </w:t>
            </w:r>
          </w:p>
          <w:p w14:paraId="3DAE851C" w14:textId="77777777" w:rsidR="00350577" w:rsidRPr="00FD1B55" w:rsidRDefault="00350577" w:rsidP="00424E7C">
            <w:pPr>
              <w:spacing w:before="120" w:after="120" w:line="240" w:lineRule="auto"/>
              <w:jc w:val="both"/>
              <w:rPr>
                <w:rFonts w:ascii="Times New Roman" w:hAnsi="Times New Roman"/>
              </w:rPr>
            </w:pPr>
            <w:r w:rsidRPr="00FD1B55">
              <w:rPr>
                <w:rFonts w:ascii="Times New Roman" w:hAnsi="Times New Roman"/>
              </w:rPr>
              <w:t xml:space="preserve">Z </w:t>
            </w:r>
            <w:r w:rsidR="00FF1E9F" w:rsidRPr="00FD1B55">
              <w:rPr>
                <w:rFonts w:ascii="Times New Roman" w:hAnsi="Times New Roman"/>
              </w:rPr>
              <w:t>zachowaniem pozostałych nie</w:t>
            </w:r>
            <w:r w:rsidRPr="00FD1B55">
              <w:rPr>
                <w:rFonts w:ascii="Times New Roman" w:hAnsi="Times New Roman"/>
              </w:rPr>
              <w:t xml:space="preserve"> zmienionych niniejszą klauzulą postanowień ogólnych warunków </w:t>
            </w:r>
            <w:r w:rsidR="00FF1E9F" w:rsidRPr="00FD1B55">
              <w:rPr>
                <w:rFonts w:ascii="Times New Roman" w:hAnsi="Times New Roman"/>
              </w:rPr>
              <w:t>ubezpieczenia i</w:t>
            </w:r>
            <w:r w:rsidRPr="00FD1B55">
              <w:rPr>
                <w:rFonts w:ascii="Times New Roman" w:hAnsi="Times New Roman"/>
              </w:rPr>
              <w:t xml:space="preserve"> innych postanowień umowy ustala się, że:</w:t>
            </w:r>
          </w:p>
          <w:p w14:paraId="6B35590A" w14:textId="77777777" w:rsidR="00350577" w:rsidRPr="00FD1B55" w:rsidRDefault="00350577" w:rsidP="00424E7C">
            <w:pPr>
              <w:pStyle w:val="NormalnyWeb"/>
              <w:spacing w:before="0" w:after="120" w:line="240" w:lineRule="auto"/>
              <w:rPr>
                <w:b/>
                <w:bCs/>
                <w:sz w:val="22"/>
                <w:szCs w:val="22"/>
                <w:highlight w:val="yellow"/>
              </w:rPr>
            </w:pPr>
            <w:r w:rsidRPr="00FD1B55">
              <w:rPr>
                <w:bCs/>
                <w:sz w:val="22"/>
                <w:szCs w:val="22"/>
              </w:rPr>
              <w:t xml:space="preserve">Wykonawca nie ponosi odpowiedzialności za szkody powstałe wskutek winy </w:t>
            </w:r>
            <w:r w:rsidR="00FF1E9F" w:rsidRPr="00FD1B55">
              <w:rPr>
                <w:bCs/>
                <w:sz w:val="22"/>
                <w:szCs w:val="22"/>
              </w:rPr>
              <w:t>umyślnej,</w:t>
            </w:r>
            <w:r w:rsidRPr="00FD1B55">
              <w:rPr>
                <w:bCs/>
                <w:sz w:val="22"/>
                <w:szCs w:val="22"/>
              </w:rPr>
              <w:t xml:space="preserve"> zaniechania lub rażącego niedbalstwa wyłącznie reprezentantów Ubezpieczonego. Dla celów niniejszej umowy za reprezentantów Ubezpieczonego uważa się zarząd spółki.</w:t>
            </w:r>
          </w:p>
        </w:tc>
      </w:tr>
      <w:tr w:rsidR="00350577" w:rsidRPr="00FD1B55" w14:paraId="44CBECED" w14:textId="77777777" w:rsidTr="005A04AB">
        <w:trPr>
          <w:trHeight w:val="825"/>
        </w:trPr>
        <w:tc>
          <w:tcPr>
            <w:tcW w:w="9016" w:type="dxa"/>
          </w:tcPr>
          <w:p w14:paraId="080EDF1A" w14:textId="77777777" w:rsidR="00350577" w:rsidRPr="00397FF1" w:rsidRDefault="00350577" w:rsidP="00A1690F">
            <w:pPr>
              <w:pStyle w:val="Nagwek2"/>
              <w:spacing w:after="120" w:line="240" w:lineRule="auto"/>
              <w:jc w:val="both"/>
              <w:rPr>
                <w:rFonts w:ascii="Times New Roman" w:hAnsi="Times New Roman"/>
                <w:b/>
                <w:color w:val="auto"/>
                <w:sz w:val="22"/>
                <w:szCs w:val="22"/>
              </w:rPr>
            </w:pPr>
            <w:r w:rsidRPr="00397FF1">
              <w:rPr>
                <w:rFonts w:ascii="Times New Roman" w:hAnsi="Times New Roman"/>
                <w:b/>
                <w:color w:val="auto"/>
                <w:sz w:val="22"/>
                <w:szCs w:val="22"/>
              </w:rPr>
              <w:t xml:space="preserve">Klauzula reprezentantów w ubezpieczeniu odpowiedzialności cywilnej </w:t>
            </w:r>
          </w:p>
          <w:p w14:paraId="3D91A9DC" w14:textId="77777777" w:rsidR="00350577" w:rsidRPr="00397FF1" w:rsidRDefault="00350577" w:rsidP="00424E7C">
            <w:pPr>
              <w:spacing w:before="120" w:after="120" w:line="240" w:lineRule="auto"/>
              <w:jc w:val="both"/>
              <w:rPr>
                <w:rFonts w:ascii="Times New Roman" w:eastAsia="SimSun" w:hAnsi="Times New Roman"/>
              </w:rPr>
            </w:pPr>
            <w:r w:rsidRPr="00397FF1">
              <w:rPr>
                <w:rFonts w:ascii="Times New Roman" w:hAnsi="Times New Roman"/>
              </w:rPr>
              <w:t xml:space="preserve">Z </w:t>
            </w:r>
            <w:r w:rsidR="00FF1E9F" w:rsidRPr="00397FF1">
              <w:rPr>
                <w:rFonts w:ascii="Times New Roman" w:hAnsi="Times New Roman"/>
              </w:rPr>
              <w:t>zachowaniem pozostałych nie</w:t>
            </w:r>
            <w:r w:rsidRPr="00397FF1">
              <w:rPr>
                <w:rFonts w:ascii="Times New Roman" w:hAnsi="Times New Roman"/>
              </w:rPr>
              <w:t xml:space="preserve"> zmienionych niniejszą klauzulą postanowień ogólnych warunków </w:t>
            </w:r>
            <w:r w:rsidR="00FF1E9F" w:rsidRPr="00397FF1">
              <w:rPr>
                <w:rFonts w:ascii="Times New Roman" w:hAnsi="Times New Roman"/>
              </w:rPr>
              <w:lastRenderedPageBreak/>
              <w:t>ubezpieczenia i</w:t>
            </w:r>
            <w:r w:rsidRPr="00397FF1">
              <w:rPr>
                <w:rFonts w:ascii="Times New Roman" w:hAnsi="Times New Roman"/>
              </w:rPr>
              <w:t xml:space="preserve"> innych postanowień umowy ustala się, że:</w:t>
            </w:r>
            <w:r w:rsidRPr="00397FF1">
              <w:rPr>
                <w:rFonts w:ascii="Times New Roman" w:eastAsia="SimSun" w:hAnsi="Times New Roman"/>
              </w:rPr>
              <w:t xml:space="preserve"> </w:t>
            </w:r>
          </w:p>
          <w:p w14:paraId="182E265B" w14:textId="77777777" w:rsidR="005961F3" w:rsidRPr="00397FF1" w:rsidRDefault="005961F3" w:rsidP="00424E7C">
            <w:pPr>
              <w:pStyle w:val="NormalnyWeb"/>
              <w:spacing w:before="0" w:after="120" w:line="240" w:lineRule="auto"/>
              <w:rPr>
                <w:bCs/>
                <w:color w:val="ED7D31"/>
                <w:sz w:val="22"/>
                <w:szCs w:val="22"/>
              </w:rPr>
            </w:pPr>
            <w:r w:rsidRPr="00397FF1">
              <w:rPr>
                <w:bCs/>
                <w:sz w:val="22"/>
                <w:szCs w:val="22"/>
              </w:rPr>
              <w:t>Wykonawca nie ponosi odpowiedzialności za szkody powstałe wskutek winy umyślnej wyłącznie reprezentantów Ubezpieczonego. Dla celów niniejszej umowy za reprezentantów Ubezpieczonego uważa się zarząd spółki.</w:t>
            </w:r>
          </w:p>
          <w:p w14:paraId="3D8224D6" w14:textId="77777777" w:rsidR="00350577" w:rsidRPr="00FD1B55" w:rsidRDefault="005961F3" w:rsidP="00424E7C">
            <w:pPr>
              <w:spacing w:before="120" w:after="120" w:line="240" w:lineRule="auto"/>
              <w:jc w:val="both"/>
              <w:rPr>
                <w:rFonts w:ascii="Times New Roman" w:eastAsia="SimSun" w:hAnsi="Times New Roman"/>
                <w:highlight w:val="yellow"/>
              </w:rPr>
            </w:pPr>
            <w:r w:rsidRPr="00397FF1">
              <w:rPr>
                <w:rFonts w:ascii="Times New Roman" w:hAnsi="Times New Roman"/>
                <w:bCs/>
              </w:rPr>
              <w:t>W przypadku szkód wynikających z zaniechania i/lub rażącego niedbalstwa zamawiającego wykonawca ponosi odpowiedzialność.</w:t>
            </w:r>
          </w:p>
        </w:tc>
      </w:tr>
      <w:tr w:rsidR="00350577" w:rsidRPr="00FD1B55" w14:paraId="70A7E713" w14:textId="77777777" w:rsidTr="005A04AB">
        <w:trPr>
          <w:trHeight w:val="825"/>
        </w:trPr>
        <w:tc>
          <w:tcPr>
            <w:tcW w:w="9016" w:type="dxa"/>
          </w:tcPr>
          <w:p w14:paraId="5E4D0900" w14:textId="77777777" w:rsidR="00350577" w:rsidRPr="008044EA" w:rsidRDefault="00350577" w:rsidP="00A1690F">
            <w:pPr>
              <w:pStyle w:val="LucaCash"/>
              <w:spacing w:after="120" w:line="240" w:lineRule="auto"/>
              <w:jc w:val="both"/>
              <w:rPr>
                <w:rFonts w:ascii="Times New Roman" w:hAnsi="Times New Roman"/>
                <w:b/>
                <w:sz w:val="22"/>
                <w:szCs w:val="22"/>
              </w:rPr>
            </w:pPr>
            <w:r w:rsidRPr="008044EA">
              <w:rPr>
                <w:rFonts w:ascii="Times New Roman" w:hAnsi="Times New Roman"/>
                <w:b/>
                <w:sz w:val="22"/>
                <w:szCs w:val="22"/>
              </w:rPr>
              <w:lastRenderedPageBreak/>
              <w:t xml:space="preserve">Klauzula samolikwidacji drobnych szkód </w:t>
            </w:r>
          </w:p>
          <w:p w14:paraId="4C5F3B16" w14:textId="77777777" w:rsidR="00350577" w:rsidRPr="008044EA" w:rsidRDefault="00350577" w:rsidP="00A1690F">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Z zachowaniem  pozostałych  nie zmienionych niniejszą klauzulą postanowień ogólnych warunków ubezpieczenia  i innych postanowień umowy ustala się, że:</w:t>
            </w:r>
          </w:p>
          <w:p w14:paraId="7C6A9F05" w14:textId="44845F65" w:rsidR="00350577" w:rsidRPr="008044EA" w:rsidRDefault="00350577" w:rsidP="00A1690F">
            <w:pPr>
              <w:pStyle w:val="NormalnyWeb"/>
              <w:spacing w:before="0" w:after="120" w:line="240" w:lineRule="auto"/>
              <w:rPr>
                <w:sz w:val="22"/>
                <w:szCs w:val="22"/>
              </w:rPr>
            </w:pPr>
            <w:r w:rsidRPr="008044EA">
              <w:rPr>
                <w:sz w:val="22"/>
                <w:szCs w:val="22"/>
              </w:rPr>
              <w:t xml:space="preserve">W odniesieniu do szkód, których szacowana wartość na dzień powstania szkody lub jej ujawnienia się nie przekracza </w:t>
            </w:r>
            <w:r w:rsidR="008E28A5" w:rsidRPr="008044EA">
              <w:rPr>
                <w:sz w:val="22"/>
                <w:szCs w:val="22"/>
              </w:rPr>
              <w:t xml:space="preserve"> kwoty*……</w:t>
            </w:r>
            <w:r w:rsidRPr="008044EA">
              <w:rPr>
                <w:sz w:val="22"/>
                <w:szCs w:val="22"/>
              </w:rPr>
              <w:t xml:space="preserve"> Ubezpieczający/Ubezpieczony po uprzednim powiadomieniu Ubezpieczyciela</w:t>
            </w:r>
            <w:r w:rsidR="00A27FD2">
              <w:rPr>
                <w:sz w:val="22"/>
                <w:szCs w:val="22"/>
              </w:rPr>
              <w:t xml:space="preserve"> </w:t>
            </w:r>
            <w:r w:rsidRPr="008044EA">
              <w:rPr>
                <w:sz w:val="22"/>
                <w:szCs w:val="22"/>
              </w:rPr>
              <w:t>i uzyskaniu jego zgody może przystąpić do  przeprowadzenia  likwidacji takiej szkody, pod warunkiem zachowania uszkodzonych elementów oraz sporządzenia  pisemnego protokołu,</w:t>
            </w:r>
            <w:r w:rsidR="00A27FD2">
              <w:rPr>
                <w:sz w:val="22"/>
                <w:szCs w:val="22"/>
              </w:rPr>
              <w:t xml:space="preserve"> </w:t>
            </w:r>
            <w:r w:rsidRPr="008044EA">
              <w:rPr>
                <w:sz w:val="22"/>
                <w:szCs w:val="22"/>
              </w:rPr>
              <w:t>zawierającego informacje takie jak: data sporządzenia, dane osoby sporządzającej protokół, rodzaj uszkodzonego mienia, przyczyna szkody – jeżeli możliwe jest jej określenie, opis zdarzenia które spowodowało szkodę, szacunkowa wartość szkody oraz dokumentację fotograficzną.</w:t>
            </w:r>
          </w:p>
          <w:p w14:paraId="21636F77" w14:textId="77777777" w:rsidR="008E28A5" w:rsidRPr="008044EA" w:rsidRDefault="00200F71" w:rsidP="00A1690F">
            <w:pPr>
              <w:pStyle w:val="NormalnyWeb"/>
              <w:spacing w:before="0" w:after="120" w:line="240" w:lineRule="auto"/>
              <w:rPr>
                <w:b/>
                <w:bCs/>
                <w:sz w:val="22"/>
                <w:szCs w:val="22"/>
              </w:rPr>
            </w:pPr>
            <w:r w:rsidRPr="008044EA">
              <w:rPr>
                <w:b/>
                <w:bCs/>
                <w:sz w:val="22"/>
                <w:szCs w:val="22"/>
              </w:rPr>
              <w:t>*</w:t>
            </w:r>
            <w:r w:rsidR="00ED6B41" w:rsidRPr="008044EA">
              <w:rPr>
                <w:b/>
                <w:bCs/>
                <w:sz w:val="22"/>
                <w:szCs w:val="22"/>
              </w:rPr>
              <w:t>3</w:t>
            </w:r>
            <w:r w:rsidR="008E28A5" w:rsidRPr="008044EA">
              <w:rPr>
                <w:b/>
                <w:bCs/>
                <w:sz w:val="22"/>
                <w:szCs w:val="22"/>
              </w:rPr>
              <w:t>.000</w:t>
            </w:r>
            <w:r w:rsidR="003A052D">
              <w:rPr>
                <w:b/>
                <w:bCs/>
                <w:sz w:val="22"/>
                <w:szCs w:val="22"/>
              </w:rPr>
              <w:t>,00</w:t>
            </w:r>
            <w:r w:rsidR="008E28A5" w:rsidRPr="008044EA">
              <w:rPr>
                <w:b/>
                <w:bCs/>
                <w:sz w:val="22"/>
                <w:szCs w:val="22"/>
              </w:rPr>
              <w:t xml:space="preserve"> PLN dla rozdziału I</w:t>
            </w:r>
            <w:r w:rsidR="00713C51" w:rsidRPr="008044EA">
              <w:rPr>
                <w:b/>
                <w:bCs/>
                <w:sz w:val="22"/>
                <w:szCs w:val="22"/>
              </w:rPr>
              <w:t xml:space="preserve"> (z wyłączeniem ryzyka pożaru, dymu, sadzy, wybuchu w ramach rozdzia</w:t>
            </w:r>
            <w:r w:rsidR="00CC2080" w:rsidRPr="008044EA">
              <w:rPr>
                <w:b/>
                <w:bCs/>
                <w:sz w:val="22"/>
                <w:szCs w:val="22"/>
              </w:rPr>
              <w:t>ł</w:t>
            </w:r>
            <w:r w:rsidR="00713C51" w:rsidRPr="008044EA">
              <w:rPr>
                <w:b/>
                <w:bCs/>
                <w:sz w:val="22"/>
                <w:szCs w:val="22"/>
              </w:rPr>
              <w:t>u I</w:t>
            </w:r>
            <w:r w:rsidR="00CC2080" w:rsidRPr="008044EA">
              <w:rPr>
                <w:b/>
                <w:bCs/>
                <w:sz w:val="22"/>
                <w:szCs w:val="22"/>
              </w:rPr>
              <w:t xml:space="preserve"> w lokalizacji Różanna</w:t>
            </w:r>
            <w:r w:rsidR="00713C51" w:rsidRPr="008044EA">
              <w:rPr>
                <w:b/>
                <w:bCs/>
                <w:sz w:val="22"/>
                <w:szCs w:val="22"/>
              </w:rPr>
              <w:t>)</w:t>
            </w:r>
          </w:p>
          <w:p w14:paraId="7EB7EA63" w14:textId="77777777" w:rsidR="008E28A5" w:rsidRPr="008044EA" w:rsidRDefault="00ED6B41" w:rsidP="00A1690F">
            <w:pPr>
              <w:pStyle w:val="NormalnyWeb"/>
              <w:spacing w:before="0" w:after="120" w:line="240" w:lineRule="auto"/>
              <w:jc w:val="left"/>
              <w:rPr>
                <w:b/>
                <w:bCs/>
                <w:sz w:val="22"/>
                <w:szCs w:val="22"/>
              </w:rPr>
            </w:pPr>
            <w:r w:rsidRPr="008044EA">
              <w:rPr>
                <w:b/>
                <w:bCs/>
                <w:sz w:val="22"/>
                <w:szCs w:val="22"/>
              </w:rPr>
              <w:t>1.0</w:t>
            </w:r>
            <w:r w:rsidR="008E28A5" w:rsidRPr="008044EA">
              <w:rPr>
                <w:b/>
                <w:bCs/>
                <w:sz w:val="22"/>
                <w:szCs w:val="22"/>
              </w:rPr>
              <w:t>00</w:t>
            </w:r>
            <w:r w:rsidR="003A052D">
              <w:rPr>
                <w:b/>
                <w:bCs/>
                <w:sz w:val="22"/>
                <w:szCs w:val="22"/>
              </w:rPr>
              <w:t>,00</w:t>
            </w:r>
            <w:r w:rsidR="008E28A5" w:rsidRPr="008044EA">
              <w:rPr>
                <w:b/>
                <w:bCs/>
                <w:sz w:val="22"/>
                <w:szCs w:val="22"/>
              </w:rPr>
              <w:t xml:space="preserve"> PLN dla rozdziału II</w:t>
            </w:r>
          </w:p>
        </w:tc>
      </w:tr>
      <w:tr w:rsidR="00CC2080" w:rsidRPr="00FD1B55" w14:paraId="601E6B66" w14:textId="77777777" w:rsidTr="00CC2080">
        <w:trPr>
          <w:trHeight w:val="825"/>
        </w:trPr>
        <w:tc>
          <w:tcPr>
            <w:tcW w:w="9016" w:type="dxa"/>
          </w:tcPr>
          <w:p w14:paraId="7458C1B4" w14:textId="77777777" w:rsidR="00CC2080" w:rsidRPr="008044EA" w:rsidRDefault="00CC2080" w:rsidP="00A1690F">
            <w:pPr>
              <w:pStyle w:val="LucaCash"/>
              <w:spacing w:after="120" w:line="240" w:lineRule="auto"/>
              <w:jc w:val="both"/>
              <w:rPr>
                <w:rFonts w:ascii="Times New Roman" w:hAnsi="Times New Roman"/>
                <w:b/>
                <w:sz w:val="22"/>
                <w:szCs w:val="22"/>
              </w:rPr>
            </w:pPr>
            <w:r w:rsidRPr="008044EA">
              <w:rPr>
                <w:rFonts w:ascii="Times New Roman" w:hAnsi="Times New Roman"/>
                <w:b/>
                <w:sz w:val="22"/>
                <w:szCs w:val="22"/>
              </w:rPr>
              <w:t xml:space="preserve">Klauzula 72 godzin </w:t>
            </w:r>
          </w:p>
          <w:p w14:paraId="0C0C15B3" w14:textId="77777777" w:rsidR="00CC2080" w:rsidRPr="008044EA" w:rsidRDefault="00CC2080" w:rsidP="00A1690F">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Z zachowaniem pozostałych nie zmienionych niniejszą klauzulą postanowień ogólnych warunków ubezpieczenia i innych postanowień umowy ustala się, że:</w:t>
            </w:r>
          </w:p>
          <w:p w14:paraId="46A91884" w14:textId="77777777" w:rsidR="00CC2080" w:rsidRPr="008044EA" w:rsidRDefault="00CC2080" w:rsidP="00A1690F">
            <w:pPr>
              <w:pStyle w:val="LucaCash"/>
              <w:spacing w:after="120" w:line="240" w:lineRule="auto"/>
              <w:jc w:val="both"/>
              <w:rPr>
                <w:rFonts w:ascii="Times New Roman" w:hAnsi="Times New Roman"/>
                <w:b/>
                <w:sz w:val="22"/>
                <w:szCs w:val="22"/>
              </w:rPr>
            </w:pPr>
            <w:r w:rsidRPr="008044EA">
              <w:rPr>
                <w:rFonts w:ascii="Times New Roman" w:hAnsi="Times New Roman"/>
                <w:sz w:val="22"/>
                <w:szCs w:val="22"/>
              </w:rPr>
              <w:t>W przypadku zajścia zdarzenia szkodowego wszystkie szkody powstałe w czasie następujących po sobie 72 godzin na skutek tego samego zdarzenia, Ubezpieczyciel traktować będzie jako jedną szkodę w odniesieniu do franszyzy redukcyjnej, udziału własnego oraz sumy ubezpieczenia.</w:t>
            </w:r>
          </w:p>
        </w:tc>
      </w:tr>
      <w:tr w:rsidR="00624197" w:rsidRPr="00FD1B55" w14:paraId="0BC1FE25" w14:textId="77777777" w:rsidTr="005A04AB">
        <w:trPr>
          <w:trHeight w:val="825"/>
        </w:trPr>
        <w:tc>
          <w:tcPr>
            <w:tcW w:w="9016" w:type="dxa"/>
          </w:tcPr>
          <w:p w14:paraId="0A0B1408" w14:textId="77777777" w:rsidR="00624197" w:rsidRPr="008044EA" w:rsidRDefault="00624197" w:rsidP="00A1690F">
            <w:pPr>
              <w:pStyle w:val="LucaCash"/>
              <w:spacing w:after="120" w:line="240" w:lineRule="auto"/>
              <w:jc w:val="both"/>
              <w:rPr>
                <w:rFonts w:ascii="Times New Roman" w:hAnsi="Times New Roman"/>
                <w:b/>
                <w:sz w:val="22"/>
                <w:szCs w:val="22"/>
              </w:rPr>
            </w:pPr>
            <w:r w:rsidRPr="008044EA">
              <w:rPr>
                <w:rFonts w:ascii="Times New Roman" w:hAnsi="Times New Roman"/>
                <w:b/>
                <w:sz w:val="22"/>
                <w:szCs w:val="22"/>
              </w:rPr>
              <w:t xml:space="preserve">Klauzula składowania </w:t>
            </w:r>
          </w:p>
          <w:p w14:paraId="660C2090" w14:textId="77777777" w:rsidR="00624197" w:rsidRPr="008044EA" w:rsidRDefault="00624197" w:rsidP="00A1690F">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 xml:space="preserve">Z </w:t>
            </w:r>
            <w:r w:rsidR="00200F71" w:rsidRPr="008044EA">
              <w:rPr>
                <w:rFonts w:ascii="Times New Roman" w:hAnsi="Times New Roman"/>
                <w:sz w:val="22"/>
                <w:szCs w:val="22"/>
              </w:rPr>
              <w:t xml:space="preserve">zachowaniem </w:t>
            </w:r>
            <w:r w:rsidR="00D5013D" w:rsidRPr="008044EA">
              <w:rPr>
                <w:rFonts w:ascii="Times New Roman" w:hAnsi="Times New Roman"/>
                <w:sz w:val="22"/>
                <w:szCs w:val="22"/>
              </w:rPr>
              <w:t>pozostałych nie</w:t>
            </w:r>
            <w:r w:rsidRPr="008044EA">
              <w:rPr>
                <w:rFonts w:ascii="Times New Roman" w:hAnsi="Times New Roman"/>
                <w:sz w:val="22"/>
                <w:szCs w:val="22"/>
              </w:rPr>
              <w:t xml:space="preserve"> zmienionych niniejszą klauzulą postanowień ogólnych warunków </w:t>
            </w:r>
            <w:r w:rsidR="00D5013D" w:rsidRPr="008044EA">
              <w:rPr>
                <w:rFonts w:ascii="Times New Roman" w:hAnsi="Times New Roman"/>
                <w:sz w:val="22"/>
                <w:szCs w:val="22"/>
              </w:rPr>
              <w:t>ubezpieczenia i</w:t>
            </w:r>
            <w:r w:rsidRPr="008044EA">
              <w:rPr>
                <w:rFonts w:ascii="Times New Roman" w:hAnsi="Times New Roman"/>
                <w:sz w:val="22"/>
                <w:szCs w:val="22"/>
              </w:rPr>
              <w:t xml:space="preserve"> innych postanowień umowy ustala się, że:</w:t>
            </w:r>
          </w:p>
          <w:p w14:paraId="7A4A3436" w14:textId="77777777" w:rsidR="00624197" w:rsidRPr="008044EA" w:rsidRDefault="00624197" w:rsidP="00A1690F">
            <w:pPr>
              <w:pStyle w:val="LucaCash"/>
              <w:spacing w:before="120" w:after="120" w:line="240" w:lineRule="auto"/>
              <w:jc w:val="both"/>
              <w:rPr>
                <w:rFonts w:ascii="Times New Roman" w:hAnsi="Times New Roman"/>
                <w:b/>
                <w:sz w:val="22"/>
                <w:szCs w:val="22"/>
              </w:rPr>
            </w:pPr>
            <w:r w:rsidRPr="008044EA">
              <w:rPr>
                <w:rFonts w:ascii="Times New Roman" w:hAnsi="Times New Roman"/>
                <w:sz w:val="22"/>
                <w:szCs w:val="22"/>
              </w:rPr>
              <w:t xml:space="preserve">W przypadku szkód powstałych wskutek zalania </w:t>
            </w:r>
            <w:r w:rsidR="00370A53" w:rsidRPr="008044EA">
              <w:rPr>
                <w:rFonts w:ascii="Times New Roman" w:hAnsi="Times New Roman"/>
                <w:sz w:val="22"/>
                <w:szCs w:val="22"/>
              </w:rPr>
              <w:t xml:space="preserve">( w tym od podłoża) </w:t>
            </w:r>
            <w:r w:rsidRPr="008044EA">
              <w:rPr>
                <w:rFonts w:ascii="Times New Roman" w:hAnsi="Times New Roman"/>
                <w:sz w:val="22"/>
                <w:szCs w:val="22"/>
              </w:rPr>
              <w:t>Wykonawca ponosi odpowiedzialność za mienie składowane na podłodze,</w:t>
            </w:r>
            <w:r w:rsidR="00370A53" w:rsidRPr="008044EA">
              <w:rPr>
                <w:rFonts w:ascii="Times New Roman" w:hAnsi="Times New Roman"/>
                <w:sz w:val="22"/>
                <w:szCs w:val="22"/>
              </w:rPr>
              <w:t xml:space="preserve"> lub na wysokości niższej aniżeli wynika to z ogólnych warunków ubezpieczenia , </w:t>
            </w:r>
            <w:r w:rsidRPr="008044EA">
              <w:rPr>
                <w:rFonts w:ascii="Times New Roman" w:hAnsi="Times New Roman"/>
                <w:sz w:val="22"/>
                <w:szCs w:val="22"/>
              </w:rPr>
              <w:t xml:space="preserve"> </w:t>
            </w:r>
            <w:r w:rsidR="00370A53" w:rsidRPr="008044EA">
              <w:rPr>
                <w:rFonts w:ascii="Times New Roman" w:hAnsi="Times New Roman"/>
                <w:sz w:val="22"/>
                <w:szCs w:val="22"/>
              </w:rPr>
              <w:t xml:space="preserve">w pomieszczeniach znajdujących się </w:t>
            </w:r>
            <w:r w:rsidR="00200F71" w:rsidRPr="008044EA">
              <w:rPr>
                <w:rFonts w:ascii="Times New Roman" w:hAnsi="Times New Roman"/>
                <w:sz w:val="22"/>
                <w:szCs w:val="22"/>
              </w:rPr>
              <w:t xml:space="preserve"> poniżej poziomu</w:t>
            </w:r>
            <w:r w:rsidRPr="008044EA">
              <w:rPr>
                <w:rFonts w:ascii="Times New Roman" w:hAnsi="Times New Roman"/>
                <w:sz w:val="22"/>
                <w:szCs w:val="22"/>
              </w:rPr>
              <w:t xml:space="preserve"> gruntu limit odpowiedzialności wynosi </w:t>
            </w:r>
            <w:r w:rsidRPr="008044EA">
              <w:rPr>
                <w:rFonts w:ascii="Times New Roman" w:hAnsi="Times New Roman"/>
                <w:b/>
                <w:sz w:val="22"/>
                <w:szCs w:val="22"/>
              </w:rPr>
              <w:t>300.000</w:t>
            </w:r>
            <w:r w:rsidR="003A052D">
              <w:rPr>
                <w:rFonts w:ascii="Times New Roman" w:hAnsi="Times New Roman"/>
                <w:b/>
                <w:sz w:val="22"/>
                <w:szCs w:val="22"/>
              </w:rPr>
              <w:t>,00</w:t>
            </w:r>
            <w:r w:rsidRPr="008044EA">
              <w:rPr>
                <w:rFonts w:ascii="Times New Roman" w:hAnsi="Times New Roman"/>
                <w:b/>
                <w:sz w:val="22"/>
                <w:szCs w:val="22"/>
              </w:rPr>
              <w:t xml:space="preserve"> PLN na jedno i wszystkie </w:t>
            </w:r>
            <w:r w:rsidR="00200F71" w:rsidRPr="008044EA">
              <w:rPr>
                <w:rFonts w:ascii="Times New Roman" w:hAnsi="Times New Roman"/>
                <w:b/>
                <w:sz w:val="22"/>
                <w:szCs w:val="22"/>
              </w:rPr>
              <w:t>zdarzenia w</w:t>
            </w:r>
            <w:r w:rsidRPr="008044EA">
              <w:rPr>
                <w:rFonts w:ascii="Times New Roman" w:hAnsi="Times New Roman"/>
                <w:b/>
                <w:sz w:val="22"/>
                <w:szCs w:val="22"/>
              </w:rPr>
              <w:t xml:space="preserve"> rocznym okresie rozliczeniowym/polisowym.</w:t>
            </w:r>
            <w:r w:rsidR="00CC2080" w:rsidRPr="008044EA">
              <w:rPr>
                <w:rFonts w:ascii="Times New Roman" w:hAnsi="Times New Roman"/>
                <w:b/>
                <w:sz w:val="22"/>
                <w:szCs w:val="22"/>
              </w:rPr>
              <w:t xml:space="preserve"> </w:t>
            </w:r>
            <w:r w:rsidR="00CC2080" w:rsidRPr="008044EA">
              <w:rPr>
                <w:rFonts w:ascii="Times New Roman" w:hAnsi="Times New Roman"/>
                <w:bCs/>
                <w:sz w:val="22"/>
                <w:szCs w:val="22"/>
              </w:rPr>
              <w:t>W odniesieniu do ryzyka zalania z góry ograniczenia w postaci ww limitu nie stosuje się .</w:t>
            </w:r>
            <w:r w:rsidR="00CC2080" w:rsidRPr="008044EA">
              <w:rPr>
                <w:rFonts w:ascii="Times New Roman" w:hAnsi="Times New Roman"/>
                <w:b/>
                <w:sz w:val="22"/>
                <w:szCs w:val="22"/>
              </w:rPr>
              <w:t xml:space="preserve"> </w:t>
            </w:r>
          </w:p>
        </w:tc>
      </w:tr>
      <w:tr w:rsidR="005961F3" w:rsidRPr="00FD1B55" w14:paraId="2D5717FD" w14:textId="77777777" w:rsidTr="005A04AB">
        <w:trPr>
          <w:trHeight w:val="825"/>
        </w:trPr>
        <w:tc>
          <w:tcPr>
            <w:tcW w:w="9016" w:type="dxa"/>
          </w:tcPr>
          <w:p w14:paraId="2C3F951A" w14:textId="77777777" w:rsidR="00350577" w:rsidRPr="008044EA" w:rsidRDefault="00350577" w:rsidP="00A1690F">
            <w:pPr>
              <w:pStyle w:val="Nagwek2"/>
              <w:spacing w:after="120" w:line="240" w:lineRule="auto"/>
              <w:jc w:val="both"/>
              <w:rPr>
                <w:rFonts w:ascii="Times New Roman" w:hAnsi="Times New Roman"/>
                <w:b/>
                <w:color w:val="000000"/>
                <w:sz w:val="22"/>
                <w:szCs w:val="22"/>
              </w:rPr>
            </w:pPr>
            <w:r w:rsidRPr="008044EA">
              <w:rPr>
                <w:rFonts w:ascii="Times New Roman" w:hAnsi="Times New Roman"/>
                <w:b/>
                <w:color w:val="000000"/>
                <w:sz w:val="22"/>
                <w:szCs w:val="22"/>
              </w:rPr>
              <w:t xml:space="preserve">Klauzula stempla bankowego/pocztowego </w:t>
            </w:r>
          </w:p>
          <w:p w14:paraId="1E47E11C" w14:textId="77777777" w:rsidR="005961F3" w:rsidRPr="008044EA" w:rsidRDefault="005961F3" w:rsidP="00A1690F">
            <w:pPr>
              <w:pStyle w:val="Nagwek2"/>
              <w:spacing w:before="120" w:after="120" w:line="240" w:lineRule="auto"/>
              <w:jc w:val="both"/>
              <w:rPr>
                <w:rFonts w:ascii="Times New Roman" w:hAnsi="Times New Roman"/>
                <w:b/>
                <w:color w:val="000000"/>
                <w:sz w:val="22"/>
                <w:szCs w:val="22"/>
              </w:rPr>
            </w:pPr>
            <w:r w:rsidRPr="008044EA">
              <w:rPr>
                <w:rFonts w:ascii="Times New Roman" w:hAnsi="Times New Roman"/>
                <w:color w:val="000000"/>
                <w:sz w:val="22"/>
                <w:szCs w:val="22"/>
              </w:rPr>
              <w:t>Z zachowaniem pozostałych nie zmienionych niniejszą klauzulą postanowień ogólnych warunków ubezpieczenia i innych postanowień umowy ustala się, że:</w:t>
            </w:r>
          </w:p>
          <w:p w14:paraId="4693C0C5" w14:textId="77777777" w:rsidR="00350577" w:rsidRPr="008044EA" w:rsidRDefault="005961F3" w:rsidP="00A1690F">
            <w:pPr>
              <w:pStyle w:val="Nagwek2"/>
              <w:spacing w:before="120" w:after="120" w:line="240" w:lineRule="auto"/>
              <w:jc w:val="both"/>
              <w:rPr>
                <w:rFonts w:ascii="Times New Roman" w:hAnsi="Times New Roman"/>
                <w:color w:val="000000"/>
                <w:sz w:val="22"/>
                <w:szCs w:val="22"/>
              </w:rPr>
            </w:pPr>
            <w:r w:rsidRPr="008044EA">
              <w:rPr>
                <w:rFonts w:ascii="Times New Roman" w:hAnsi="Times New Roman"/>
                <w:color w:val="000000"/>
                <w:sz w:val="22"/>
                <w:szCs w:val="22"/>
              </w:rPr>
              <w:t>Ubezpieczyciel uznaje datę stempla bankowego lub pocztowego uwidocznioną na przelewie bankowym lub dowodzie wpłaty za datę decydującą o terminowym opłaceniu składki ubezpieczeniowej przez Ubezpieczającego/Ubezpieczonego pod warunkiem, że na rachunku Ubezpieczającego/ Ubezpieczonego znajdowała się wystarczająca ilość wolnych środków. W innym przypadku za datę zapłaty uważa się dzień uznania rachunku Ubezpieczyciela pełną wymagalną kwotą składki lub ratą składki określonymi w umowie.</w:t>
            </w:r>
          </w:p>
        </w:tc>
      </w:tr>
      <w:tr w:rsidR="00DC5FB1" w:rsidRPr="00FD1B55" w14:paraId="59E1AF29" w14:textId="77777777" w:rsidTr="005A04AB">
        <w:trPr>
          <w:trHeight w:val="825"/>
        </w:trPr>
        <w:tc>
          <w:tcPr>
            <w:tcW w:w="9016" w:type="dxa"/>
          </w:tcPr>
          <w:p w14:paraId="01401743" w14:textId="77777777" w:rsidR="00DC5FB1" w:rsidRPr="008044EA" w:rsidRDefault="00DC5FB1" w:rsidP="00A1690F">
            <w:pPr>
              <w:spacing w:after="120" w:line="240" w:lineRule="auto"/>
              <w:jc w:val="both"/>
              <w:rPr>
                <w:rFonts w:ascii="Times New Roman" w:hAnsi="Times New Roman"/>
                <w:b/>
                <w:bCs/>
              </w:rPr>
            </w:pPr>
            <w:r w:rsidRPr="008044EA">
              <w:rPr>
                <w:rFonts w:ascii="Times New Roman" w:hAnsi="Times New Roman"/>
                <w:b/>
                <w:bCs/>
              </w:rPr>
              <w:lastRenderedPageBreak/>
              <w:t xml:space="preserve">Klauzula transportu  </w:t>
            </w:r>
          </w:p>
          <w:p w14:paraId="12C90A5C" w14:textId="77777777" w:rsidR="00C1799B" w:rsidRPr="008044EA" w:rsidRDefault="00C1799B" w:rsidP="00A1690F">
            <w:pPr>
              <w:pStyle w:val="Akapitzlist"/>
              <w:spacing w:after="120" w:line="240" w:lineRule="auto"/>
              <w:ind w:left="0"/>
              <w:jc w:val="both"/>
              <w:rPr>
                <w:rFonts w:ascii="Times New Roman" w:hAnsi="Times New Roman"/>
              </w:rPr>
            </w:pPr>
            <w:r w:rsidRPr="008044EA">
              <w:rPr>
                <w:rFonts w:ascii="Times New Roman" w:hAnsi="Times New Roman"/>
              </w:rPr>
              <w:t xml:space="preserve">Z zachowaniem pozostałych nie zmienionych niniejszą klauzulą postanowień ogólnych warunków ubezpieczenia i innych postanowień umowy ubezpieczenia, ustala się, że: </w:t>
            </w:r>
          </w:p>
          <w:p w14:paraId="459F148F" w14:textId="77777777" w:rsidR="00370A53" w:rsidRDefault="00370A53" w:rsidP="00A1690F">
            <w:pPr>
              <w:pStyle w:val="Akapitzlist"/>
              <w:spacing w:after="120" w:line="240" w:lineRule="auto"/>
              <w:ind w:left="0"/>
              <w:jc w:val="both"/>
              <w:rPr>
                <w:rFonts w:ascii="Times New Roman" w:hAnsi="Times New Roman"/>
              </w:rPr>
            </w:pPr>
            <w:r w:rsidRPr="008044EA">
              <w:rPr>
                <w:rFonts w:ascii="Times New Roman" w:hAnsi="Times New Roman"/>
              </w:rPr>
              <w:t>zakres ochrony ubezpieczeniowej obejmuje szkody w ubezpieczonym mieniu polegające na jego uszkodzeniu, zniszczeniu</w:t>
            </w:r>
            <w:r w:rsidR="00D463FC" w:rsidRPr="008044EA">
              <w:rPr>
                <w:rFonts w:ascii="Times New Roman" w:hAnsi="Times New Roman"/>
              </w:rPr>
              <w:t xml:space="preserve">, utacie </w:t>
            </w:r>
            <w:r w:rsidRPr="008044EA">
              <w:rPr>
                <w:rFonts w:ascii="Times New Roman" w:hAnsi="Times New Roman"/>
              </w:rPr>
              <w:t xml:space="preserve"> powstałe w czasie transportu  w tym spowodowane wypadkiem środka transportu przy czym:</w:t>
            </w:r>
          </w:p>
          <w:p w14:paraId="02E48C94" w14:textId="77777777" w:rsidR="0044471D" w:rsidRDefault="00C1799B" w:rsidP="00B54151">
            <w:pPr>
              <w:pStyle w:val="Akapitzlist"/>
              <w:numPr>
                <w:ilvl w:val="0"/>
                <w:numId w:val="15"/>
              </w:numPr>
              <w:spacing w:after="0" w:line="240" w:lineRule="auto"/>
              <w:ind w:left="714" w:hanging="357"/>
              <w:jc w:val="both"/>
              <w:rPr>
                <w:rFonts w:ascii="Times New Roman" w:hAnsi="Times New Roman"/>
              </w:rPr>
            </w:pPr>
            <w:r w:rsidRPr="0044471D">
              <w:rPr>
                <w:rFonts w:ascii="Times New Roman" w:hAnsi="Times New Roman"/>
              </w:rPr>
              <w:t>transport wykonywany jest pomiędzy lokalizacjami, w których Ubezpieczony prowadzi działalność,</w:t>
            </w:r>
          </w:p>
          <w:p w14:paraId="14F1C4AA" w14:textId="77777777" w:rsidR="0044471D" w:rsidRDefault="00C1799B" w:rsidP="00B54151">
            <w:pPr>
              <w:pStyle w:val="Akapitzlist"/>
              <w:numPr>
                <w:ilvl w:val="0"/>
                <w:numId w:val="15"/>
              </w:numPr>
              <w:spacing w:after="0" w:line="240" w:lineRule="auto"/>
              <w:ind w:left="714" w:hanging="357"/>
              <w:jc w:val="both"/>
              <w:rPr>
                <w:rFonts w:ascii="Times New Roman" w:hAnsi="Times New Roman"/>
              </w:rPr>
            </w:pPr>
            <w:r w:rsidRPr="0044471D">
              <w:rPr>
                <w:rFonts w:ascii="Times New Roman" w:hAnsi="Times New Roman"/>
              </w:rPr>
              <w:t xml:space="preserve">transport wykonywany jest przez Ubezpieczonego lub osoby, za które ponosi on odpowiedzialność, </w:t>
            </w:r>
          </w:p>
          <w:p w14:paraId="1A125866" w14:textId="77777777" w:rsidR="00370A53" w:rsidRPr="0044471D" w:rsidRDefault="00C1799B" w:rsidP="00B54151">
            <w:pPr>
              <w:pStyle w:val="Akapitzlist"/>
              <w:numPr>
                <w:ilvl w:val="0"/>
                <w:numId w:val="15"/>
              </w:numPr>
              <w:spacing w:after="0" w:line="240" w:lineRule="auto"/>
              <w:ind w:left="714" w:hanging="357"/>
              <w:jc w:val="both"/>
              <w:rPr>
                <w:rFonts w:ascii="Times New Roman" w:hAnsi="Times New Roman"/>
              </w:rPr>
            </w:pPr>
            <w:r w:rsidRPr="0044471D">
              <w:rPr>
                <w:rFonts w:ascii="Times New Roman" w:hAnsi="Times New Roman"/>
              </w:rPr>
              <w:t>transport wykonywany jest przy użyciu środka transportu stanowiącego własność Ubezpieczonego bądź będącego w jego posiadaniu na podstawie tytułu prawnego.</w:t>
            </w:r>
          </w:p>
          <w:p w14:paraId="4CD5F2BB" w14:textId="77777777" w:rsidR="00C1799B" w:rsidRPr="008044EA" w:rsidRDefault="00370A53" w:rsidP="00A1690F">
            <w:pPr>
              <w:pStyle w:val="Akapitzlist"/>
              <w:tabs>
                <w:tab w:val="left" w:pos="284"/>
              </w:tabs>
              <w:spacing w:after="120" w:line="240" w:lineRule="auto"/>
              <w:ind w:left="0"/>
              <w:jc w:val="both"/>
              <w:rPr>
                <w:rFonts w:ascii="Times New Roman" w:hAnsi="Times New Roman"/>
              </w:rPr>
            </w:pPr>
            <w:r w:rsidRPr="008044EA">
              <w:rPr>
                <w:rFonts w:ascii="Times New Roman" w:hAnsi="Times New Roman"/>
              </w:rPr>
              <w:t>1</w:t>
            </w:r>
            <w:r w:rsidR="00C1799B" w:rsidRPr="008044EA">
              <w:rPr>
                <w:rFonts w:ascii="Times New Roman" w:hAnsi="Times New Roman"/>
              </w:rPr>
              <w:t>.</w:t>
            </w:r>
            <w:r w:rsidR="00C1799B" w:rsidRPr="008044EA">
              <w:rPr>
                <w:rFonts w:ascii="Times New Roman" w:hAnsi="Times New Roman"/>
              </w:rPr>
              <w:tab/>
              <w:t>Ubezpieczeniem nie są objęte jakiekolwiek szkody powstałe podczas lub w związku z transportem dokonywanym przez osoby trzecie na podstawie jakichkolwiek umów cywilnoprawnych, w szczególności umów przewozowych, spedycyjnych lub umów o świadczenie usług logistycznych.</w:t>
            </w:r>
          </w:p>
          <w:p w14:paraId="46CDDA2F" w14:textId="77777777" w:rsidR="0044471D" w:rsidRDefault="00D463FC" w:rsidP="0044471D">
            <w:pPr>
              <w:pStyle w:val="Akapitzlist"/>
              <w:tabs>
                <w:tab w:val="left" w:pos="284"/>
              </w:tabs>
              <w:spacing w:after="120" w:line="240" w:lineRule="auto"/>
              <w:ind w:left="0"/>
              <w:jc w:val="both"/>
              <w:rPr>
                <w:rFonts w:ascii="Times New Roman" w:hAnsi="Times New Roman"/>
              </w:rPr>
            </w:pPr>
            <w:r w:rsidRPr="008044EA">
              <w:rPr>
                <w:rFonts w:ascii="Times New Roman" w:hAnsi="Times New Roman"/>
              </w:rPr>
              <w:t>2</w:t>
            </w:r>
            <w:r w:rsidR="00C1799B" w:rsidRPr="008044EA">
              <w:rPr>
                <w:rFonts w:ascii="Times New Roman" w:hAnsi="Times New Roman"/>
              </w:rPr>
              <w:t>.</w:t>
            </w:r>
            <w:r w:rsidR="00C1799B" w:rsidRPr="008044EA">
              <w:rPr>
                <w:rFonts w:ascii="Times New Roman" w:hAnsi="Times New Roman"/>
              </w:rPr>
              <w:tab/>
              <w:t>Zakres ubezpieczenia obejmuje szkody powstałe wskutek następujących zdarzeń losowych:</w:t>
            </w:r>
          </w:p>
          <w:p w14:paraId="62380647" w14:textId="77777777" w:rsidR="00C1799B" w:rsidRPr="008044EA" w:rsidRDefault="00C1799B" w:rsidP="00B54151">
            <w:pPr>
              <w:pStyle w:val="Akapitzlist"/>
              <w:numPr>
                <w:ilvl w:val="0"/>
                <w:numId w:val="13"/>
              </w:numPr>
              <w:tabs>
                <w:tab w:val="left" w:pos="284"/>
              </w:tabs>
              <w:spacing w:after="0" w:line="240" w:lineRule="auto"/>
              <w:ind w:left="714" w:hanging="357"/>
              <w:jc w:val="both"/>
              <w:rPr>
                <w:rFonts w:ascii="Times New Roman" w:hAnsi="Times New Roman"/>
              </w:rPr>
            </w:pPr>
            <w:r w:rsidRPr="008044EA">
              <w:rPr>
                <w:rFonts w:ascii="Times New Roman" w:hAnsi="Times New Roman"/>
              </w:rPr>
              <w:t>pożar, bezpośrednie uderzenie pioruna, eksplozja, upadek statku powietrznego, huragan, deszcz nawalny, powódź, grad, lawina, trzęsienie ziemi, osuwanie i zapadanie się ziemi, uderzenie pojazdu, huk ponaddźwiękowy, dym i sadza, upadek drzew, budynków lub budowli;</w:t>
            </w:r>
          </w:p>
          <w:p w14:paraId="1A55BD65" w14:textId="77777777" w:rsidR="00D463FC" w:rsidRPr="008044EA" w:rsidRDefault="00C1799B" w:rsidP="00B54151">
            <w:pPr>
              <w:pStyle w:val="Akapitzlist"/>
              <w:numPr>
                <w:ilvl w:val="0"/>
                <w:numId w:val="13"/>
              </w:numPr>
              <w:spacing w:after="0" w:line="240" w:lineRule="auto"/>
              <w:ind w:left="714" w:hanging="357"/>
              <w:contextualSpacing w:val="0"/>
              <w:jc w:val="both"/>
              <w:rPr>
                <w:rFonts w:ascii="Times New Roman" w:hAnsi="Times New Roman"/>
              </w:rPr>
            </w:pPr>
            <w:r w:rsidRPr="008044EA">
              <w:rPr>
                <w:rFonts w:ascii="Times New Roman" w:hAnsi="Times New Roman"/>
              </w:rPr>
              <w:t>wypadek, jakiemu uległ środek transportu,</w:t>
            </w:r>
          </w:p>
          <w:p w14:paraId="664F78DF" w14:textId="77777777" w:rsidR="00D463FC" w:rsidRPr="008044EA" w:rsidRDefault="00C1799B" w:rsidP="00B54151">
            <w:pPr>
              <w:pStyle w:val="Akapitzlist"/>
              <w:numPr>
                <w:ilvl w:val="0"/>
                <w:numId w:val="13"/>
              </w:numPr>
              <w:spacing w:after="0" w:line="240" w:lineRule="auto"/>
              <w:ind w:left="714" w:hanging="357"/>
              <w:contextualSpacing w:val="0"/>
              <w:jc w:val="both"/>
              <w:rPr>
                <w:rFonts w:ascii="Times New Roman" w:hAnsi="Times New Roman"/>
              </w:rPr>
            </w:pPr>
            <w:r w:rsidRPr="008044EA">
              <w:rPr>
                <w:rFonts w:ascii="Times New Roman" w:hAnsi="Times New Roman"/>
              </w:rPr>
              <w:t>rozbój</w:t>
            </w:r>
          </w:p>
          <w:p w14:paraId="11DCF129" w14:textId="77777777" w:rsidR="00D463FC" w:rsidRPr="008044EA" w:rsidRDefault="00C1799B" w:rsidP="00B54151">
            <w:pPr>
              <w:pStyle w:val="Akapitzlist"/>
              <w:numPr>
                <w:ilvl w:val="0"/>
                <w:numId w:val="13"/>
              </w:numPr>
              <w:spacing w:after="0" w:line="240" w:lineRule="auto"/>
              <w:ind w:left="714" w:hanging="357"/>
              <w:contextualSpacing w:val="0"/>
              <w:jc w:val="both"/>
              <w:rPr>
                <w:rFonts w:ascii="Times New Roman" w:hAnsi="Times New Roman"/>
              </w:rPr>
            </w:pPr>
            <w:r w:rsidRPr="008044EA">
              <w:rPr>
                <w:rFonts w:ascii="Times New Roman" w:hAnsi="Times New Roman"/>
              </w:rPr>
              <w:t>kradzież mienia wraz ze środkiem transportu</w:t>
            </w:r>
          </w:p>
          <w:p w14:paraId="641C65D1" w14:textId="77777777" w:rsidR="00C1799B" w:rsidRPr="008044EA" w:rsidRDefault="00C1799B" w:rsidP="00B54151">
            <w:pPr>
              <w:pStyle w:val="Akapitzlist"/>
              <w:numPr>
                <w:ilvl w:val="0"/>
                <w:numId w:val="13"/>
              </w:numPr>
              <w:spacing w:after="0" w:line="240" w:lineRule="auto"/>
              <w:ind w:left="714" w:hanging="357"/>
              <w:contextualSpacing w:val="0"/>
              <w:jc w:val="both"/>
              <w:rPr>
                <w:rFonts w:ascii="Times New Roman" w:hAnsi="Times New Roman"/>
              </w:rPr>
            </w:pPr>
            <w:r w:rsidRPr="008044EA">
              <w:rPr>
                <w:rFonts w:ascii="Times New Roman" w:hAnsi="Times New Roman"/>
              </w:rPr>
              <w:t>kradzież z włamaniem.</w:t>
            </w:r>
          </w:p>
          <w:p w14:paraId="307AFE69" w14:textId="77777777" w:rsidR="00C1799B" w:rsidRPr="008044EA" w:rsidRDefault="00C1799B" w:rsidP="00A1690F">
            <w:pPr>
              <w:pStyle w:val="Akapitzlist"/>
              <w:tabs>
                <w:tab w:val="left" w:pos="284"/>
              </w:tabs>
              <w:spacing w:after="120" w:line="240" w:lineRule="auto"/>
              <w:ind w:left="0"/>
              <w:jc w:val="both"/>
              <w:rPr>
                <w:rFonts w:ascii="Times New Roman" w:hAnsi="Times New Roman"/>
              </w:rPr>
            </w:pPr>
            <w:r w:rsidRPr="008044EA">
              <w:rPr>
                <w:rFonts w:ascii="Times New Roman" w:hAnsi="Times New Roman"/>
              </w:rPr>
              <w:t>4.</w:t>
            </w:r>
            <w:r w:rsidRPr="008044EA">
              <w:rPr>
                <w:rFonts w:ascii="Times New Roman" w:hAnsi="Times New Roman"/>
              </w:rPr>
              <w:tab/>
              <w:t xml:space="preserve">W odniesieniu do szkód powstałych wskutek kradzieży mienia wraz ze środkiem transportu lub kradzieży z włamaniem </w:t>
            </w:r>
            <w:r w:rsidR="00D463FC" w:rsidRPr="008044EA">
              <w:rPr>
                <w:rFonts w:ascii="Times New Roman" w:hAnsi="Times New Roman"/>
              </w:rPr>
              <w:t xml:space="preserve">ze środka transportu </w:t>
            </w:r>
            <w:r w:rsidRPr="008044EA">
              <w:rPr>
                <w:rFonts w:ascii="Times New Roman" w:hAnsi="Times New Roman"/>
              </w:rPr>
              <w:t>Ubezpieczyciel ponosi odpowiedzialność tylko wówczas, gdy środek transportu był zamknięty na zamki fabryczne i pozostawiony na terenie ogrodzonym stałym parkanem, zamkniętym i oświetlonym w porze nocnej oraz całodobowo dozorowanym.</w:t>
            </w:r>
          </w:p>
          <w:p w14:paraId="797EC2CE" w14:textId="77777777" w:rsidR="00C1799B" w:rsidRPr="008044EA" w:rsidRDefault="00C1799B" w:rsidP="00A1690F">
            <w:pPr>
              <w:pStyle w:val="Akapitzlist"/>
              <w:tabs>
                <w:tab w:val="left" w:pos="284"/>
              </w:tabs>
              <w:spacing w:after="120" w:line="240" w:lineRule="auto"/>
              <w:ind w:left="0"/>
              <w:jc w:val="both"/>
              <w:rPr>
                <w:rFonts w:ascii="Times New Roman" w:hAnsi="Times New Roman"/>
              </w:rPr>
            </w:pPr>
            <w:r w:rsidRPr="008044EA">
              <w:rPr>
                <w:rFonts w:ascii="Times New Roman" w:hAnsi="Times New Roman"/>
              </w:rPr>
              <w:t>5.</w:t>
            </w:r>
            <w:r w:rsidRPr="008044EA">
              <w:rPr>
                <w:rFonts w:ascii="Times New Roman" w:hAnsi="Times New Roman"/>
              </w:rPr>
              <w:tab/>
              <w:t>Za początek transportu uważa się moment pierwszego przemieszczenia ładunku w miejscu składowania ubezpieczonego mienia, a za koniec transportu – moment ostatecznego umieszczenia ładunku w docelowym miejscu składowania. Szkody powstałe w wyniku zdarzeń losowych wskazanych w ust. 3 niniejszej klauzuli zaistniałe podczas załadunku i rozładunku mienia są objęte ubezpieczeniem.</w:t>
            </w:r>
          </w:p>
          <w:p w14:paraId="0F044FAD" w14:textId="77777777" w:rsidR="0044471D" w:rsidRDefault="00C1799B" w:rsidP="0044471D">
            <w:pPr>
              <w:pStyle w:val="Akapitzlist"/>
              <w:tabs>
                <w:tab w:val="left" w:pos="284"/>
              </w:tabs>
              <w:spacing w:after="120" w:line="240" w:lineRule="auto"/>
              <w:ind w:left="0"/>
              <w:jc w:val="both"/>
              <w:rPr>
                <w:rFonts w:ascii="Times New Roman" w:hAnsi="Times New Roman"/>
              </w:rPr>
            </w:pPr>
            <w:r w:rsidRPr="008044EA">
              <w:rPr>
                <w:rFonts w:ascii="Times New Roman" w:hAnsi="Times New Roman"/>
              </w:rPr>
              <w:t>6.</w:t>
            </w:r>
            <w:r w:rsidRPr="008044EA">
              <w:rPr>
                <w:rFonts w:ascii="Times New Roman" w:hAnsi="Times New Roman"/>
              </w:rPr>
              <w:tab/>
              <w:t>Ochroną ubezpieczeniową nie są objęte szkody:</w:t>
            </w:r>
          </w:p>
          <w:p w14:paraId="3371569F"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8044EA">
              <w:rPr>
                <w:rFonts w:ascii="Times New Roman" w:hAnsi="Times New Roman"/>
              </w:rPr>
              <w:t>powstałe wskutek niewłaściwego załadowania lub oznakowania, opakowania niezgodnego z obowiązującymi normami lub zwyczajami bądź jego braku , jak również wskutek obciążenia środka transportu ponad dopuszczalną ładowność;</w:t>
            </w:r>
          </w:p>
          <w:p w14:paraId="1E14E323"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t>powstałe wskutek nieprawidłowego zamocowania lub rozmieszczenia ładunku w pojeździe;</w:t>
            </w:r>
          </w:p>
          <w:p w14:paraId="225A733C"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t>powstałe wskutek nieprzystosowania danego środka transportu do specyfiki i właściwości przewożonego w nim mienia;</w:t>
            </w:r>
          </w:p>
          <w:p w14:paraId="03037D26"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t>powstałe wskutek wady ukrytej przewożonego mienia, naturalnego ubytku wagi, ilości lub objętości;</w:t>
            </w:r>
          </w:p>
          <w:p w14:paraId="37E4BEB2"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t>powstałe wskutek złego stanu technicznego środka transportu;</w:t>
            </w:r>
          </w:p>
          <w:p w14:paraId="5D748CBB" w14:textId="77777777" w:rsid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t>powstałe w wyniku nietrzeźwości, stanu po użyciu alkoholu lub odurzenia narkotykami lub innymi podobnie działającymi substancjami osoby kierującej środkiem transportu lub użycia przez tę osobę środków farmaceutycznych lub leków po użyciu, których przeciwwskazane jest kierowanie pojazdami – o ile miało to wpływ na powstanie rozmiar szkody;</w:t>
            </w:r>
          </w:p>
          <w:p w14:paraId="5B47B926" w14:textId="77777777" w:rsidR="00C1799B" w:rsidRPr="0044471D" w:rsidRDefault="00C1799B" w:rsidP="00B54151">
            <w:pPr>
              <w:pStyle w:val="Akapitzlist"/>
              <w:numPr>
                <w:ilvl w:val="0"/>
                <w:numId w:val="16"/>
              </w:numPr>
              <w:tabs>
                <w:tab w:val="left" w:pos="284"/>
              </w:tabs>
              <w:spacing w:after="0" w:line="240" w:lineRule="auto"/>
              <w:ind w:left="714" w:hanging="357"/>
              <w:jc w:val="both"/>
              <w:rPr>
                <w:rFonts w:ascii="Times New Roman" w:hAnsi="Times New Roman"/>
              </w:rPr>
            </w:pPr>
            <w:r w:rsidRPr="0044471D">
              <w:rPr>
                <w:rFonts w:ascii="Times New Roman" w:hAnsi="Times New Roman"/>
              </w:rPr>
              <w:lastRenderedPageBreak/>
              <w:t>w mieniu załadowanym w stanie zdekompletowanym.</w:t>
            </w:r>
          </w:p>
          <w:p w14:paraId="6996D120" w14:textId="77777777" w:rsidR="00DC5FB1" w:rsidRPr="000C619C" w:rsidRDefault="00C1799B" w:rsidP="00A1690F">
            <w:pPr>
              <w:pStyle w:val="Akapitzlist"/>
              <w:spacing w:after="120" w:line="240" w:lineRule="auto"/>
              <w:ind w:left="0"/>
              <w:jc w:val="both"/>
              <w:rPr>
                <w:rFonts w:ascii="Times New Roman" w:hAnsi="Times New Roman"/>
                <w:b/>
                <w:bCs/>
                <w:highlight w:val="yellow"/>
              </w:rPr>
            </w:pPr>
            <w:r w:rsidRPr="000C619C">
              <w:rPr>
                <w:rFonts w:ascii="Times New Roman" w:hAnsi="Times New Roman"/>
                <w:b/>
                <w:bCs/>
              </w:rPr>
              <w:t>Limit odpowiedzialności na jedno i wszystkie zdarzenia wynosi 100.000</w:t>
            </w:r>
            <w:r w:rsidR="000C619C" w:rsidRPr="000C619C">
              <w:rPr>
                <w:rFonts w:ascii="Times New Roman" w:hAnsi="Times New Roman"/>
                <w:b/>
                <w:bCs/>
              </w:rPr>
              <w:t>,00</w:t>
            </w:r>
            <w:r w:rsidRPr="000C619C">
              <w:rPr>
                <w:rFonts w:ascii="Times New Roman" w:hAnsi="Times New Roman"/>
                <w:b/>
                <w:bCs/>
              </w:rPr>
              <w:t xml:space="preserve"> PLN </w:t>
            </w:r>
          </w:p>
        </w:tc>
      </w:tr>
      <w:tr w:rsidR="00350577" w:rsidRPr="00FD1B55" w14:paraId="496D6B03" w14:textId="77777777" w:rsidTr="005A04AB">
        <w:trPr>
          <w:trHeight w:val="825"/>
        </w:trPr>
        <w:tc>
          <w:tcPr>
            <w:tcW w:w="9016" w:type="dxa"/>
          </w:tcPr>
          <w:p w14:paraId="42099F5F" w14:textId="77777777" w:rsidR="00350577" w:rsidRPr="008044EA" w:rsidRDefault="00350577" w:rsidP="00A1690F">
            <w:pPr>
              <w:spacing w:after="120" w:line="240" w:lineRule="auto"/>
              <w:jc w:val="both"/>
              <w:rPr>
                <w:rFonts w:ascii="Times New Roman" w:hAnsi="Times New Roman"/>
                <w:b/>
                <w:bCs/>
              </w:rPr>
            </w:pPr>
            <w:r w:rsidRPr="008044EA">
              <w:rPr>
                <w:rFonts w:ascii="Times New Roman" w:hAnsi="Times New Roman"/>
                <w:b/>
                <w:bCs/>
              </w:rPr>
              <w:lastRenderedPageBreak/>
              <w:t xml:space="preserve">Klauzula tymczasowego </w:t>
            </w:r>
            <w:r w:rsidR="00D5013D" w:rsidRPr="008044EA">
              <w:rPr>
                <w:rFonts w:ascii="Times New Roman" w:hAnsi="Times New Roman"/>
                <w:b/>
                <w:bCs/>
              </w:rPr>
              <w:t>magazynowania lub</w:t>
            </w:r>
            <w:r w:rsidRPr="008044EA">
              <w:rPr>
                <w:rFonts w:ascii="Times New Roman" w:hAnsi="Times New Roman"/>
                <w:b/>
                <w:bCs/>
              </w:rPr>
              <w:t xml:space="preserve"> przerwy w eksploatacji </w:t>
            </w:r>
          </w:p>
          <w:p w14:paraId="0633D36F" w14:textId="77777777" w:rsidR="00350577" w:rsidRPr="008044EA" w:rsidRDefault="00350577" w:rsidP="00A1690F">
            <w:pPr>
              <w:spacing w:before="120" w:after="120" w:line="240" w:lineRule="auto"/>
              <w:jc w:val="both"/>
              <w:rPr>
                <w:rFonts w:ascii="Times New Roman" w:hAnsi="Times New Roman"/>
              </w:rPr>
            </w:pPr>
            <w:r w:rsidRPr="008044EA">
              <w:rPr>
                <w:rFonts w:ascii="Times New Roman" w:hAnsi="Times New Roman"/>
              </w:rPr>
              <w:t xml:space="preserve">Z </w:t>
            </w:r>
            <w:r w:rsidR="00D5013D" w:rsidRPr="008044EA">
              <w:rPr>
                <w:rFonts w:ascii="Times New Roman" w:hAnsi="Times New Roman"/>
              </w:rPr>
              <w:t>zachowaniem pozostałych nie</w:t>
            </w:r>
            <w:r w:rsidRPr="008044EA">
              <w:rPr>
                <w:rFonts w:ascii="Times New Roman" w:hAnsi="Times New Roman"/>
              </w:rPr>
              <w:t xml:space="preserve"> zmienionych niniejszą klauzulą postanowień ogólnych warunków </w:t>
            </w:r>
            <w:r w:rsidR="00D5013D" w:rsidRPr="008044EA">
              <w:rPr>
                <w:rFonts w:ascii="Times New Roman" w:hAnsi="Times New Roman"/>
              </w:rPr>
              <w:t>ubezpieczenia i</w:t>
            </w:r>
            <w:r w:rsidRPr="008044EA">
              <w:rPr>
                <w:rFonts w:ascii="Times New Roman" w:hAnsi="Times New Roman"/>
              </w:rPr>
              <w:t xml:space="preserve"> innych postanowień umowy ustala się, że:</w:t>
            </w:r>
          </w:p>
          <w:p w14:paraId="0D430D96" w14:textId="77777777" w:rsidR="00350577" w:rsidRDefault="00350577" w:rsidP="00A1690F">
            <w:pPr>
              <w:spacing w:after="120" w:line="240" w:lineRule="auto"/>
              <w:jc w:val="both"/>
              <w:rPr>
                <w:rFonts w:ascii="Times New Roman" w:hAnsi="Times New Roman"/>
              </w:rPr>
            </w:pPr>
            <w:r w:rsidRPr="008044EA">
              <w:rPr>
                <w:rFonts w:ascii="Times New Roman" w:hAnsi="Times New Roman"/>
              </w:rPr>
              <w:t xml:space="preserve">Zakres ubezpieczenia obejmuje szkody w mieniu w czasie tymczasowego </w:t>
            </w:r>
            <w:r w:rsidR="00D5013D" w:rsidRPr="008044EA">
              <w:rPr>
                <w:rFonts w:ascii="Times New Roman" w:hAnsi="Times New Roman"/>
              </w:rPr>
              <w:t>magazynowania lub</w:t>
            </w:r>
            <w:r w:rsidRPr="008044EA">
              <w:rPr>
                <w:rFonts w:ascii="Times New Roman" w:hAnsi="Times New Roman"/>
              </w:rPr>
              <w:t xml:space="preserve"> przerwy w eksploatacji w miejscu objętym ochroną ubezpieczeniową, nawet </w:t>
            </w:r>
            <w:r w:rsidR="00D5013D" w:rsidRPr="008044EA">
              <w:rPr>
                <w:rFonts w:ascii="Times New Roman" w:hAnsi="Times New Roman"/>
              </w:rPr>
              <w:t>wtedy, jeśli</w:t>
            </w:r>
            <w:r w:rsidR="002913D8" w:rsidRPr="008044EA">
              <w:rPr>
                <w:rFonts w:ascii="Times New Roman" w:hAnsi="Times New Roman"/>
              </w:rPr>
              <w:t>:</w:t>
            </w:r>
          </w:p>
          <w:p w14:paraId="606CF92D" w14:textId="77777777" w:rsidR="0044471D" w:rsidRDefault="0044471D" w:rsidP="00B54151">
            <w:pPr>
              <w:numPr>
                <w:ilvl w:val="0"/>
                <w:numId w:val="17"/>
              </w:numPr>
              <w:spacing w:after="0" w:line="240" w:lineRule="auto"/>
              <w:ind w:left="714" w:hanging="357"/>
              <w:jc w:val="both"/>
              <w:rPr>
                <w:rFonts w:ascii="Times New Roman" w:hAnsi="Times New Roman"/>
              </w:rPr>
            </w:pPr>
            <w:r w:rsidRPr="0044471D">
              <w:rPr>
                <w:rFonts w:ascii="Times New Roman" w:hAnsi="Times New Roman"/>
              </w:rPr>
              <w:t>t</w:t>
            </w:r>
            <w:r w:rsidR="002913D8" w:rsidRPr="0044471D">
              <w:rPr>
                <w:rFonts w:ascii="Times New Roman" w:hAnsi="Times New Roman"/>
              </w:rPr>
              <w:t>ymczasowe magazynowanie lub przerwa w eksploatacji dla rozdział II (EEI) nie przekracza 6 miesięcy,</w:t>
            </w:r>
          </w:p>
          <w:p w14:paraId="4FA00A57" w14:textId="77777777" w:rsidR="002913D8" w:rsidRPr="0044471D" w:rsidRDefault="002913D8" w:rsidP="00B54151">
            <w:pPr>
              <w:numPr>
                <w:ilvl w:val="0"/>
                <w:numId w:val="17"/>
              </w:numPr>
              <w:spacing w:after="0" w:line="240" w:lineRule="auto"/>
              <w:ind w:left="714" w:hanging="357"/>
              <w:jc w:val="both"/>
              <w:rPr>
                <w:rFonts w:ascii="Times New Roman" w:hAnsi="Times New Roman"/>
              </w:rPr>
            </w:pPr>
            <w:r w:rsidRPr="0044471D">
              <w:rPr>
                <w:rFonts w:ascii="Times New Roman" w:hAnsi="Times New Roman"/>
              </w:rPr>
              <w:t>tymczasowe magazynowanie lub przerwa w eksploatacji dla rozdział</w:t>
            </w:r>
            <w:r w:rsidR="005300B8" w:rsidRPr="0044471D">
              <w:rPr>
                <w:rFonts w:ascii="Times New Roman" w:hAnsi="Times New Roman"/>
              </w:rPr>
              <w:t>u</w:t>
            </w:r>
            <w:r w:rsidRPr="0044471D">
              <w:rPr>
                <w:rFonts w:ascii="Times New Roman" w:hAnsi="Times New Roman"/>
              </w:rPr>
              <w:t xml:space="preserve"> I nie przekracza 30 dni.</w:t>
            </w:r>
          </w:p>
          <w:p w14:paraId="49B98106" w14:textId="77777777" w:rsidR="00E12BB3" w:rsidRDefault="00E12BB3" w:rsidP="00A1690F">
            <w:pPr>
              <w:spacing w:after="120" w:line="240" w:lineRule="auto"/>
              <w:jc w:val="both"/>
              <w:rPr>
                <w:rFonts w:ascii="Times New Roman" w:hAnsi="Times New Roman"/>
              </w:rPr>
            </w:pPr>
            <w:r w:rsidRPr="008044EA">
              <w:rPr>
                <w:rFonts w:ascii="Times New Roman" w:hAnsi="Times New Roman"/>
              </w:rPr>
              <w:t>Wskazane powyżej terminy mogą zostać przedłużone za zgodą Wykonawcy</w:t>
            </w:r>
            <w:r w:rsidR="006C716E" w:rsidRPr="008044EA">
              <w:rPr>
                <w:rFonts w:ascii="Times New Roman" w:hAnsi="Times New Roman"/>
              </w:rPr>
              <w:t>.</w:t>
            </w:r>
          </w:p>
          <w:p w14:paraId="6C979FB7" w14:textId="77777777" w:rsidR="00645FB8" w:rsidRPr="00ED105C" w:rsidRDefault="00645FB8" w:rsidP="00645FB8">
            <w:pPr>
              <w:spacing w:after="120" w:line="240" w:lineRule="auto"/>
              <w:jc w:val="both"/>
              <w:rPr>
                <w:rFonts w:ascii="Times New Roman" w:hAnsi="Times New Roman"/>
                <w:bCs/>
              </w:rPr>
            </w:pPr>
            <w:r w:rsidRPr="00ED105C">
              <w:rPr>
                <w:rFonts w:ascii="Times New Roman" w:hAnsi="Times New Roman"/>
                <w:bCs/>
              </w:rPr>
              <w:t>Powyższe ograniczenie czasowe nie dotyczy budynku wyłączonego z eksploatacji na dzień</w:t>
            </w:r>
          </w:p>
          <w:p w14:paraId="0FD715D6" w14:textId="77777777" w:rsidR="00645FB8" w:rsidRPr="008044EA" w:rsidRDefault="00645FB8" w:rsidP="00645FB8">
            <w:pPr>
              <w:spacing w:after="120" w:line="240" w:lineRule="auto"/>
              <w:jc w:val="both"/>
              <w:rPr>
                <w:rFonts w:ascii="Times New Roman" w:hAnsi="Times New Roman"/>
                <w:b/>
              </w:rPr>
            </w:pPr>
            <w:r w:rsidRPr="00ED105C">
              <w:rPr>
                <w:rFonts w:ascii="Times New Roman" w:hAnsi="Times New Roman"/>
                <w:bCs/>
              </w:rPr>
              <w:t>ogłoszenia postepowania – budynku krat Oczyszczalni Ścieków Mroczków Gościnny gm. Opoczno.</w:t>
            </w:r>
          </w:p>
        </w:tc>
      </w:tr>
      <w:tr w:rsidR="00350577" w:rsidRPr="00FD1B55" w14:paraId="5DC34798" w14:textId="77777777" w:rsidTr="005A04AB">
        <w:trPr>
          <w:trHeight w:val="825"/>
        </w:trPr>
        <w:tc>
          <w:tcPr>
            <w:tcW w:w="9016" w:type="dxa"/>
          </w:tcPr>
          <w:p w14:paraId="05AF3BBE" w14:textId="77777777" w:rsidR="00350577" w:rsidRPr="008044EA" w:rsidRDefault="00754F28" w:rsidP="00A1690F">
            <w:pPr>
              <w:spacing w:after="120" w:line="240" w:lineRule="auto"/>
              <w:jc w:val="both"/>
              <w:rPr>
                <w:rFonts w:ascii="Times New Roman" w:hAnsi="Times New Roman"/>
                <w:b/>
                <w:bCs/>
              </w:rPr>
            </w:pPr>
            <w:r w:rsidRPr="008044EA">
              <w:rPr>
                <w:rFonts w:ascii="Times New Roman" w:hAnsi="Times New Roman"/>
                <w:b/>
                <w:bCs/>
              </w:rPr>
              <w:t>Klauzula ubezpieczenia</w:t>
            </w:r>
            <w:r w:rsidR="00350577" w:rsidRPr="008044EA">
              <w:rPr>
                <w:rFonts w:ascii="Times New Roman" w:hAnsi="Times New Roman"/>
                <w:b/>
                <w:bCs/>
              </w:rPr>
              <w:t xml:space="preserve"> drobnych </w:t>
            </w:r>
            <w:r w:rsidRPr="008044EA">
              <w:rPr>
                <w:rFonts w:ascii="Times New Roman" w:hAnsi="Times New Roman"/>
                <w:b/>
                <w:bCs/>
              </w:rPr>
              <w:t>robót budowlano</w:t>
            </w:r>
            <w:r w:rsidR="00350577" w:rsidRPr="008044EA">
              <w:rPr>
                <w:rFonts w:ascii="Times New Roman" w:hAnsi="Times New Roman"/>
                <w:b/>
                <w:bCs/>
              </w:rPr>
              <w:t>- remontowych</w:t>
            </w:r>
          </w:p>
          <w:p w14:paraId="2E939FD9" w14:textId="77777777" w:rsidR="00350577" w:rsidRPr="008044EA" w:rsidRDefault="00350577" w:rsidP="00A1690F">
            <w:pPr>
              <w:spacing w:after="120" w:line="240" w:lineRule="auto"/>
              <w:jc w:val="both"/>
              <w:rPr>
                <w:rFonts w:ascii="Times New Roman" w:hAnsi="Times New Roman"/>
                <w:bCs/>
              </w:rPr>
            </w:pPr>
            <w:r w:rsidRPr="008044EA">
              <w:rPr>
                <w:rFonts w:ascii="Times New Roman" w:hAnsi="Times New Roman"/>
                <w:bCs/>
              </w:rPr>
              <w:t xml:space="preserve">Z </w:t>
            </w:r>
            <w:r w:rsidR="00754F28" w:rsidRPr="008044EA">
              <w:rPr>
                <w:rFonts w:ascii="Times New Roman" w:hAnsi="Times New Roman"/>
                <w:bCs/>
              </w:rPr>
              <w:t>zachowaniem pozostałych nie</w:t>
            </w:r>
            <w:r w:rsidRPr="008044EA">
              <w:rPr>
                <w:rFonts w:ascii="Times New Roman" w:hAnsi="Times New Roman"/>
                <w:bCs/>
              </w:rPr>
              <w:t xml:space="preserve"> zmienionych niniejszą klauzulą postanowień ogólnych warunków </w:t>
            </w:r>
            <w:r w:rsidR="00754F28" w:rsidRPr="008044EA">
              <w:rPr>
                <w:rFonts w:ascii="Times New Roman" w:hAnsi="Times New Roman"/>
                <w:bCs/>
              </w:rPr>
              <w:t>ubezpieczenia i</w:t>
            </w:r>
            <w:r w:rsidRPr="008044EA">
              <w:rPr>
                <w:rFonts w:ascii="Times New Roman" w:hAnsi="Times New Roman"/>
                <w:bCs/>
              </w:rPr>
              <w:t xml:space="preserve"> innych postanowień umowy ustala się, że: </w:t>
            </w:r>
          </w:p>
          <w:p w14:paraId="706807AB" w14:textId="77777777" w:rsidR="00350577" w:rsidRDefault="00350577" w:rsidP="00A1690F">
            <w:pPr>
              <w:spacing w:after="120" w:line="240" w:lineRule="auto"/>
              <w:jc w:val="both"/>
              <w:rPr>
                <w:rFonts w:ascii="Times New Roman" w:hAnsi="Times New Roman"/>
                <w:bCs/>
              </w:rPr>
            </w:pPr>
            <w:r w:rsidRPr="008044EA">
              <w:rPr>
                <w:rFonts w:ascii="Times New Roman" w:hAnsi="Times New Roman"/>
                <w:bCs/>
              </w:rPr>
              <w:t xml:space="preserve">Zakres ubezpieczenia zostaje </w:t>
            </w:r>
            <w:r w:rsidR="00754F28" w:rsidRPr="008044EA">
              <w:rPr>
                <w:rFonts w:ascii="Times New Roman" w:hAnsi="Times New Roman"/>
                <w:bCs/>
              </w:rPr>
              <w:t>rozszerzony o</w:t>
            </w:r>
            <w:r w:rsidRPr="008044EA">
              <w:rPr>
                <w:rFonts w:ascii="Times New Roman" w:hAnsi="Times New Roman"/>
                <w:bCs/>
              </w:rPr>
              <w:t xml:space="preserve"> szkody powstałe w związku z prowadzeniem przez Ubezpieczającego/</w:t>
            </w:r>
            <w:r w:rsidR="00754F28" w:rsidRPr="008044EA">
              <w:rPr>
                <w:rFonts w:ascii="Times New Roman" w:hAnsi="Times New Roman"/>
                <w:bCs/>
              </w:rPr>
              <w:t>Ubezpieczonego lub</w:t>
            </w:r>
            <w:r w:rsidRPr="008044EA">
              <w:rPr>
                <w:rFonts w:ascii="Times New Roman" w:hAnsi="Times New Roman"/>
                <w:bCs/>
              </w:rPr>
              <w:t xml:space="preserve"> na jego </w:t>
            </w:r>
            <w:r w:rsidR="00754F28" w:rsidRPr="008044EA">
              <w:rPr>
                <w:rFonts w:ascii="Times New Roman" w:hAnsi="Times New Roman"/>
                <w:bCs/>
              </w:rPr>
              <w:t>zlecenie prac budowlano</w:t>
            </w:r>
            <w:r w:rsidRPr="008044EA">
              <w:rPr>
                <w:rFonts w:ascii="Times New Roman" w:hAnsi="Times New Roman"/>
                <w:bCs/>
              </w:rPr>
              <w:t>-</w:t>
            </w:r>
            <w:r w:rsidR="00754F28" w:rsidRPr="008044EA">
              <w:rPr>
                <w:rFonts w:ascii="Times New Roman" w:hAnsi="Times New Roman"/>
                <w:bCs/>
              </w:rPr>
              <w:t>montażowych oraz</w:t>
            </w:r>
            <w:r w:rsidRPr="008044EA">
              <w:rPr>
                <w:rFonts w:ascii="Times New Roman" w:hAnsi="Times New Roman"/>
                <w:bCs/>
              </w:rPr>
              <w:t xml:space="preserve"> prac remontowo –modernizacyjnych</w:t>
            </w:r>
            <w:r w:rsidR="009C1BB6" w:rsidRPr="008044EA">
              <w:rPr>
                <w:rFonts w:ascii="Times New Roman" w:hAnsi="Times New Roman"/>
                <w:bCs/>
              </w:rPr>
              <w:t xml:space="preserve"> </w:t>
            </w:r>
            <w:r w:rsidR="009C1BB6" w:rsidRPr="008044EA">
              <w:rPr>
                <w:rFonts w:ascii="Times New Roman" w:hAnsi="Times New Roman"/>
              </w:rPr>
              <w:t xml:space="preserve"> w obrębie ubezpieczonych lokalizacji na obiektach posiadających ważne odbiory i pozwolenia na użytkowanie w dniu rozpoczęcia tych prac</w:t>
            </w:r>
            <w:r w:rsidR="00754F28" w:rsidRPr="008044EA">
              <w:rPr>
                <w:rFonts w:ascii="Times New Roman" w:hAnsi="Times New Roman"/>
                <w:bCs/>
              </w:rPr>
              <w:t>.</w:t>
            </w:r>
            <w:r w:rsidR="00B5034D" w:rsidRPr="008044EA">
              <w:rPr>
                <w:rFonts w:ascii="Times New Roman" w:hAnsi="Times New Roman"/>
                <w:bCs/>
              </w:rPr>
              <w:t xml:space="preserve"> </w:t>
            </w:r>
            <w:r w:rsidRPr="008044EA">
              <w:rPr>
                <w:rFonts w:ascii="Times New Roman" w:hAnsi="Times New Roman"/>
                <w:bCs/>
              </w:rPr>
              <w:t>Ochrona udzielana jest do wysokości:</w:t>
            </w:r>
          </w:p>
          <w:p w14:paraId="61FB2208" w14:textId="77777777" w:rsidR="0044471D" w:rsidRDefault="00AA6055" w:rsidP="00B54151">
            <w:pPr>
              <w:numPr>
                <w:ilvl w:val="0"/>
                <w:numId w:val="18"/>
              </w:numPr>
              <w:spacing w:after="0" w:line="240" w:lineRule="auto"/>
              <w:ind w:left="714" w:hanging="357"/>
              <w:jc w:val="both"/>
              <w:rPr>
                <w:rFonts w:ascii="Times New Roman" w:hAnsi="Times New Roman"/>
                <w:bCs/>
              </w:rPr>
            </w:pPr>
            <w:r w:rsidRPr="0044471D">
              <w:rPr>
                <w:rFonts w:ascii="Times New Roman" w:hAnsi="Times New Roman"/>
                <w:b/>
              </w:rPr>
              <w:t>5</w:t>
            </w:r>
            <w:r w:rsidR="00350577" w:rsidRPr="0044471D">
              <w:rPr>
                <w:rFonts w:ascii="Times New Roman" w:hAnsi="Times New Roman"/>
                <w:b/>
              </w:rPr>
              <w:t>00</w:t>
            </w:r>
            <w:r w:rsidRPr="0044471D">
              <w:rPr>
                <w:rFonts w:ascii="Times New Roman" w:hAnsi="Times New Roman"/>
                <w:b/>
              </w:rPr>
              <w:t>.000</w:t>
            </w:r>
            <w:r w:rsidR="000C619C" w:rsidRPr="0044471D">
              <w:rPr>
                <w:rFonts w:ascii="Times New Roman" w:hAnsi="Times New Roman"/>
                <w:b/>
              </w:rPr>
              <w:t>,00</w:t>
            </w:r>
            <w:r w:rsidR="00350577" w:rsidRPr="0044471D">
              <w:rPr>
                <w:rFonts w:ascii="Times New Roman" w:hAnsi="Times New Roman"/>
                <w:b/>
              </w:rPr>
              <w:t xml:space="preserve"> PLN</w:t>
            </w:r>
            <w:r w:rsidR="00350577" w:rsidRPr="0044471D">
              <w:rPr>
                <w:rFonts w:ascii="Times New Roman" w:hAnsi="Times New Roman"/>
                <w:bCs/>
              </w:rPr>
              <w:t xml:space="preserve"> na jedno i wszystkie zdarzenia w rocznym okresie </w:t>
            </w:r>
            <w:r w:rsidR="00754F28" w:rsidRPr="0044471D">
              <w:rPr>
                <w:rFonts w:ascii="Times New Roman" w:hAnsi="Times New Roman"/>
                <w:bCs/>
              </w:rPr>
              <w:t>rozliczeniowym -</w:t>
            </w:r>
            <w:r w:rsidR="00350577" w:rsidRPr="0044471D">
              <w:rPr>
                <w:rFonts w:ascii="Times New Roman" w:hAnsi="Times New Roman"/>
                <w:bCs/>
              </w:rPr>
              <w:t xml:space="preserve"> do mienia będącego bezpośrednim przedmiotem </w:t>
            </w:r>
            <w:r w:rsidR="00754F28" w:rsidRPr="0044471D">
              <w:rPr>
                <w:rFonts w:ascii="Times New Roman" w:hAnsi="Times New Roman"/>
                <w:bCs/>
              </w:rPr>
              <w:t>prac.</w:t>
            </w:r>
          </w:p>
          <w:p w14:paraId="7A5570EF" w14:textId="77777777" w:rsidR="00350577" w:rsidRPr="0044471D" w:rsidRDefault="00350577" w:rsidP="00B54151">
            <w:pPr>
              <w:numPr>
                <w:ilvl w:val="0"/>
                <w:numId w:val="18"/>
              </w:numPr>
              <w:spacing w:after="0" w:line="240" w:lineRule="auto"/>
              <w:ind w:left="714" w:hanging="357"/>
              <w:jc w:val="both"/>
              <w:rPr>
                <w:rFonts w:ascii="Times New Roman" w:hAnsi="Times New Roman"/>
                <w:bCs/>
              </w:rPr>
            </w:pPr>
            <w:r w:rsidRPr="0044471D">
              <w:rPr>
                <w:rFonts w:ascii="Times New Roman" w:hAnsi="Times New Roman"/>
                <w:bCs/>
              </w:rPr>
              <w:t xml:space="preserve">Sumy </w:t>
            </w:r>
            <w:r w:rsidR="00754F28" w:rsidRPr="0044471D">
              <w:rPr>
                <w:rFonts w:ascii="Times New Roman" w:hAnsi="Times New Roman"/>
                <w:bCs/>
              </w:rPr>
              <w:t>ubezpieczenia pozostałego</w:t>
            </w:r>
            <w:r w:rsidRPr="0044471D">
              <w:rPr>
                <w:rFonts w:ascii="Times New Roman" w:hAnsi="Times New Roman"/>
                <w:bCs/>
              </w:rPr>
              <w:t xml:space="preserve"> mienia będącego przedmiotem ubezpieczenia.</w:t>
            </w:r>
          </w:p>
          <w:p w14:paraId="3ADA6D79" w14:textId="77777777" w:rsidR="00350577" w:rsidRPr="008044EA" w:rsidRDefault="00350577" w:rsidP="00A1690F">
            <w:pPr>
              <w:spacing w:after="120" w:line="240" w:lineRule="auto"/>
              <w:jc w:val="both"/>
              <w:rPr>
                <w:rFonts w:ascii="Times New Roman" w:hAnsi="Times New Roman"/>
                <w:bCs/>
              </w:rPr>
            </w:pPr>
            <w:r w:rsidRPr="008044EA">
              <w:rPr>
                <w:rFonts w:ascii="Times New Roman" w:hAnsi="Times New Roman"/>
                <w:bCs/>
              </w:rPr>
              <w:t xml:space="preserve">Z ochrony </w:t>
            </w:r>
            <w:r w:rsidR="00754F28" w:rsidRPr="008044EA">
              <w:rPr>
                <w:rFonts w:ascii="Times New Roman" w:hAnsi="Times New Roman"/>
                <w:bCs/>
              </w:rPr>
              <w:t>wyłączone są</w:t>
            </w:r>
            <w:r w:rsidRPr="008044EA">
              <w:rPr>
                <w:rFonts w:ascii="Times New Roman" w:hAnsi="Times New Roman"/>
                <w:bCs/>
              </w:rPr>
              <w:t xml:space="preserve"> </w:t>
            </w:r>
            <w:r w:rsidR="00D55C5E" w:rsidRPr="008044EA">
              <w:rPr>
                <w:rFonts w:ascii="Times New Roman" w:hAnsi="Times New Roman"/>
                <w:bCs/>
              </w:rPr>
              <w:t>szkody powstałe</w:t>
            </w:r>
            <w:r w:rsidRPr="008044EA">
              <w:rPr>
                <w:rFonts w:ascii="Times New Roman" w:hAnsi="Times New Roman"/>
                <w:bCs/>
              </w:rPr>
              <w:t xml:space="preserve"> w </w:t>
            </w:r>
            <w:r w:rsidR="00D55C5E" w:rsidRPr="008044EA">
              <w:rPr>
                <w:rFonts w:ascii="Times New Roman" w:hAnsi="Times New Roman"/>
                <w:bCs/>
              </w:rPr>
              <w:t>związku lub</w:t>
            </w:r>
            <w:r w:rsidRPr="008044EA">
              <w:rPr>
                <w:rFonts w:ascii="Times New Roman" w:hAnsi="Times New Roman"/>
                <w:bCs/>
              </w:rPr>
              <w:t xml:space="preserve"> na </w:t>
            </w:r>
            <w:r w:rsidR="00D55C5E" w:rsidRPr="008044EA">
              <w:rPr>
                <w:rFonts w:ascii="Times New Roman" w:hAnsi="Times New Roman"/>
                <w:bCs/>
              </w:rPr>
              <w:t>skutek prac,</w:t>
            </w:r>
            <w:r w:rsidRPr="008044EA">
              <w:rPr>
                <w:rFonts w:ascii="Times New Roman" w:hAnsi="Times New Roman"/>
                <w:bCs/>
              </w:rPr>
              <w:t xml:space="preserve"> których realizacja związana jest </w:t>
            </w:r>
            <w:r w:rsidR="00D55C5E" w:rsidRPr="008044EA">
              <w:rPr>
                <w:rFonts w:ascii="Times New Roman" w:hAnsi="Times New Roman"/>
                <w:bCs/>
              </w:rPr>
              <w:t>z naruszeniem</w:t>
            </w:r>
            <w:r w:rsidRPr="008044EA">
              <w:rPr>
                <w:rFonts w:ascii="Times New Roman" w:hAnsi="Times New Roman"/>
                <w:bCs/>
              </w:rPr>
              <w:t xml:space="preserve"> </w:t>
            </w:r>
            <w:r w:rsidR="00D55C5E" w:rsidRPr="008044EA">
              <w:rPr>
                <w:rFonts w:ascii="Times New Roman" w:hAnsi="Times New Roman"/>
                <w:bCs/>
              </w:rPr>
              <w:t>konstrukcji nośnej</w:t>
            </w:r>
            <w:r w:rsidRPr="008044EA">
              <w:rPr>
                <w:rFonts w:ascii="Times New Roman" w:hAnsi="Times New Roman"/>
                <w:bCs/>
              </w:rPr>
              <w:t xml:space="preserve"> budynku/budowli lub konstrukcji dachu</w:t>
            </w:r>
            <w:r w:rsidR="00C37C32" w:rsidRPr="008044EA">
              <w:rPr>
                <w:rFonts w:ascii="Times New Roman" w:hAnsi="Times New Roman"/>
                <w:bCs/>
              </w:rPr>
              <w:t xml:space="preserve"> (zdjęciem poszycia dachu)</w:t>
            </w:r>
            <w:r w:rsidRPr="008044EA">
              <w:rPr>
                <w:rFonts w:ascii="Times New Roman" w:hAnsi="Times New Roman"/>
                <w:bCs/>
              </w:rPr>
              <w:t>.</w:t>
            </w:r>
          </w:p>
          <w:p w14:paraId="68A67D1E" w14:textId="77777777" w:rsidR="00C37C32" w:rsidRPr="008044EA" w:rsidRDefault="00C37C32" w:rsidP="00A1690F">
            <w:pPr>
              <w:spacing w:after="120" w:line="240" w:lineRule="auto"/>
              <w:jc w:val="both"/>
              <w:rPr>
                <w:rFonts w:ascii="Times New Roman" w:hAnsi="Times New Roman"/>
                <w:bCs/>
              </w:rPr>
            </w:pPr>
            <w:r w:rsidRPr="008044EA">
              <w:rPr>
                <w:rFonts w:ascii="Times New Roman" w:hAnsi="Times New Roman"/>
                <w:bCs/>
              </w:rPr>
              <w:t>Postanowienia klauzuli odnoszą się także do robót, na które wymagane jest pozwolenie na budowę.</w:t>
            </w:r>
          </w:p>
          <w:p w14:paraId="561AD0A6" w14:textId="77777777" w:rsidR="00350577" w:rsidRPr="008044EA" w:rsidRDefault="00350577" w:rsidP="00A1690F">
            <w:pPr>
              <w:spacing w:after="120" w:line="240" w:lineRule="auto"/>
              <w:jc w:val="both"/>
              <w:rPr>
                <w:rFonts w:ascii="Times New Roman" w:hAnsi="Times New Roman"/>
                <w:b/>
                <w:bCs/>
              </w:rPr>
            </w:pPr>
            <w:r w:rsidRPr="008044EA">
              <w:rPr>
                <w:rFonts w:ascii="Times New Roman" w:hAnsi="Times New Roman"/>
                <w:bCs/>
              </w:rPr>
              <w:t xml:space="preserve"> Franszyza redukcyjna -</w:t>
            </w:r>
            <w:r w:rsidR="0044471D">
              <w:rPr>
                <w:rFonts w:ascii="Times New Roman" w:hAnsi="Times New Roman"/>
                <w:bCs/>
              </w:rPr>
              <w:t xml:space="preserve"> </w:t>
            </w:r>
            <w:r w:rsidRPr="000C619C">
              <w:rPr>
                <w:rFonts w:ascii="Times New Roman" w:hAnsi="Times New Roman"/>
                <w:b/>
              </w:rPr>
              <w:t>1.000</w:t>
            </w:r>
            <w:r w:rsidR="000C619C" w:rsidRPr="000C619C">
              <w:rPr>
                <w:rFonts w:ascii="Times New Roman" w:hAnsi="Times New Roman"/>
                <w:b/>
              </w:rPr>
              <w:t>,00</w:t>
            </w:r>
            <w:r w:rsidRPr="000C619C">
              <w:rPr>
                <w:rFonts w:ascii="Times New Roman" w:hAnsi="Times New Roman"/>
                <w:b/>
              </w:rPr>
              <w:t xml:space="preserve"> PLN</w:t>
            </w:r>
          </w:p>
        </w:tc>
      </w:tr>
      <w:tr w:rsidR="00DC5FB1" w:rsidRPr="00FD1B55" w14:paraId="422BE271" w14:textId="77777777" w:rsidTr="005A04AB">
        <w:trPr>
          <w:trHeight w:val="825"/>
        </w:trPr>
        <w:tc>
          <w:tcPr>
            <w:tcW w:w="9016" w:type="dxa"/>
          </w:tcPr>
          <w:p w14:paraId="279E8383" w14:textId="77777777" w:rsidR="00DC5FB1" w:rsidRPr="008044EA" w:rsidRDefault="00DC5FB1" w:rsidP="00A1690F">
            <w:pPr>
              <w:spacing w:after="120" w:line="240" w:lineRule="auto"/>
              <w:jc w:val="both"/>
              <w:rPr>
                <w:rFonts w:ascii="Times New Roman" w:hAnsi="Times New Roman"/>
                <w:b/>
                <w:bCs/>
              </w:rPr>
            </w:pPr>
            <w:r w:rsidRPr="008044EA">
              <w:rPr>
                <w:rFonts w:ascii="Times New Roman" w:hAnsi="Times New Roman"/>
                <w:b/>
                <w:bCs/>
              </w:rPr>
              <w:t xml:space="preserve">Klauzula ubezpieczenia ryzyka kradzieży urządzeń zainstalowanych na zewnątrz budynku </w:t>
            </w:r>
          </w:p>
          <w:p w14:paraId="072804A5" w14:textId="77777777" w:rsidR="00DC5FB1" w:rsidRPr="008044EA" w:rsidRDefault="00DC5FB1" w:rsidP="00A1690F">
            <w:pPr>
              <w:spacing w:after="120" w:line="240" w:lineRule="auto"/>
              <w:jc w:val="both"/>
              <w:rPr>
                <w:rFonts w:ascii="Times New Roman" w:hAnsi="Times New Roman"/>
                <w:bCs/>
              </w:rPr>
            </w:pPr>
            <w:r w:rsidRPr="008044EA">
              <w:rPr>
                <w:rFonts w:ascii="Times New Roman" w:hAnsi="Times New Roman"/>
                <w:bCs/>
              </w:rPr>
              <w:t>Z zachowaniem pozostałych nie zmienionych niniejszą klauzulą postanowień ogólnych warunków ubezpieczenia i innych postanowień umowy ustala się, że:</w:t>
            </w:r>
          </w:p>
          <w:p w14:paraId="20881CBD" w14:textId="77777777" w:rsidR="008C357E" w:rsidRDefault="00DC5FB1" w:rsidP="008C357E">
            <w:pPr>
              <w:spacing w:before="120" w:after="0" w:line="240" w:lineRule="auto"/>
              <w:jc w:val="both"/>
              <w:rPr>
                <w:rFonts w:ascii="Times New Roman" w:hAnsi="Times New Roman"/>
                <w:bCs/>
              </w:rPr>
            </w:pPr>
            <w:r w:rsidRPr="008044EA">
              <w:rPr>
                <w:rFonts w:ascii="Times New Roman" w:hAnsi="Times New Roman"/>
                <w:bCs/>
              </w:rPr>
              <w:t>Ubezpieczyciel obejmuje ochroną ubezpieczeniową kradzież z włamaniem urządzeń elektronicznych (systemy zabezpieczające, elementy klimatyzacji, sprzęt specjalistyczny) zainstalowanych na zewnątrz budynku pod warunkiem, że urządzenia są zainstalowane w sposób uniemożliwiający ich kradzież bez pozostawienia śladów włamania w postaci zniszczenia istniejących zabezpieczeń (mocowań) zgodnych z zaleceniami producenta, standardowo stosowanych w tego typu sytuacjach. Uszkodzenie takich zabezpieczeń uznane zostanie za wystarczające do uznania zdarzenia za kradzież z włamaniem.</w:t>
            </w:r>
          </w:p>
          <w:p w14:paraId="2546EF6E" w14:textId="2A6284A9" w:rsidR="00DC5FB1" w:rsidRPr="008044EA" w:rsidRDefault="00DC5FB1" w:rsidP="008C357E">
            <w:pPr>
              <w:spacing w:before="120" w:after="0" w:line="240" w:lineRule="auto"/>
              <w:jc w:val="both"/>
              <w:rPr>
                <w:rFonts w:ascii="Times New Roman" w:hAnsi="Times New Roman"/>
                <w:b/>
              </w:rPr>
            </w:pPr>
            <w:r w:rsidRPr="008044EA">
              <w:rPr>
                <w:rFonts w:ascii="Times New Roman" w:hAnsi="Times New Roman"/>
                <w:bCs/>
              </w:rPr>
              <w:t xml:space="preserve">Limit odpowiedzialności </w:t>
            </w:r>
            <w:r w:rsidRPr="008044EA">
              <w:rPr>
                <w:rFonts w:ascii="Times New Roman" w:hAnsi="Times New Roman"/>
                <w:b/>
                <w:bCs/>
              </w:rPr>
              <w:t>20.000</w:t>
            </w:r>
            <w:r w:rsidR="000C619C">
              <w:rPr>
                <w:rFonts w:ascii="Times New Roman" w:hAnsi="Times New Roman"/>
                <w:b/>
                <w:bCs/>
              </w:rPr>
              <w:t>,00</w:t>
            </w:r>
            <w:r w:rsidRPr="008044EA">
              <w:rPr>
                <w:rFonts w:ascii="Times New Roman" w:hAnsi="Times New Roman"/>
                <w:b/>
                <w:bCs/>
              </w:rPr>
              <w:t xml:space="preserve"> PLN na</w:t>
            </w:r>
            <w:r w:rsidRPr="008044EA">
              <w:rPr>
                <w:rFonts w:ascii="Times New Roman" w:hAnsi="Times New Roman"/>
                <w:b/>
              </w:rPr>
              <w:t xml:space="preserve"> jedno i wszystkie zdarzenia w okresie rozliczeniowym/polisowym.</w:t>
            </w:r>
          </w:p>
          <w:p w14:paraId="2D5C1F5C" w14:textId="77777777" w:rsidR="00DC5FB1" w:rsidRPr="008044EA" w:rsidRDefault="00DC5FB1" w:rsidP="008C357E">
            <w:pPr>
              <w:spacing w:after="0" w:line="240" w:lineRule="auto"/>
              <w:jc w:val="both"/>
              <w:rPr>
                <w:rFonts w:ascii="Times New Roman" w:hAnsi="Times New Roman"/>
                <w:b/>
                <w:bCs/>
              </w:rPr>
            </w:pPr>
            <w:r w:rsidRPr="008044EA">
              <w:rPr>
                <w:rFonts w:ascii="Times New Roman" w:hAnsi="Times New Roman"/>
                <w:b/>
              </w:rPr>
              <w:t>Limit wspólny dla rozdziału I i II</w:t>
            </w:r>
            <w:r w:rsidR="005300B8" w:rsidRPr="008044EA">
              <w:rPr>
                <w:rFonts w:ascii="Times New Roman" w:hAnsi="Times New Roman"/>
                <w:b/>
              </w:rPr>
              <w:t>.</w:t>
            </w:r>
          </w:p>
        </w:tc>
      </w:tr>
      <w:tr w:rsidR="00DC5FB1" w:rsidRPr="00FD1B55" w14:paraId="6A5DFF77" w14:textId="77777777" w:rsidTr="005A04AB">
        <w:trPr>
          <w:trHeight w:val="825"/>
        </w:trPr>
        <w:tc>
          <w:tcPr>
            <w:tcW w:w="9016" w:type="dxa"/>
          </w:tcPr>
          <w:p w14:paraId="289AD09C" w14:textId="77777777" w:rsidR="00DC5FB1" w:rsidRPr="008044EA" w:rsidRDefault="00DC5FB1" w:rsidP="00A1690F">
            <w:pPr>
              <w:spacing w:after="120" w:line="240" w:lineRule="auto"/>
              <w:rPr>
                <w:rFonts w:ascii="Times New Roman" w:eastAsia="Times New Roman" w:hAnsi="Times New Roman"/>
                <w:lang w:eastAsia="pl-PL"/>
              </w:rPr>
            </w:pPr>
            <w:r w:rsidRPr="008044EA">
              <w:rPr>
                <w:rFonts w:ascii="Times New Roman" w:eastAsia="Times New Roman" w:hAnsi="Times New Roman"/>
                <w:b/>
                <w:bCs/>
                <w:lang w:eastAsia="pl-PL"/>
              </w:rPr>
              <w:lastRenderedPageBreak/>
              <w:t>Klauzula ubezpieczenia szkód elektrycznych i mechanicznych. </w:t>
            </w:r>
          </w:p>
          <w:p w14:paraId="5641B60E" w14:textId="77777777" w:rsidR="00DC5FB1" w:rsidRPr="008044EA"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Z zachowaniem pozostałych, nie zmienionych niniejszą klauzulą, postanowień umowy ubezpieczenia, w tym określonych w ogólnych warunkach ubezpieczenia strony uzgodniły, że: </w:t>
            </w:r>
          </w:p>
          <w:p w14:paraId="31F21892" w14:textId="77777777" w:rsidR="00DC5FB1" w:rsidRPr="008044EA"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ochrona ubezpieczeniowa obejmuje odpowiedzialność z tytułu szkód w maszynach, urządzeniach, aparatach, instalacjach. </w:t>
            </w:r>
          </w:p>
          <w:p w14:paraId="2FA55894" w14:textId="77777777" w:rsidR="00DC5FB1"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Ochroną objęte są uszkodzenia maszyn elektrycznych, uniemożliwiające ich prawidłowe działanie wskutek:</w:t>
            </w:r>
          </w:p>
          <w:p w14:paraId="754400CD" w14:textId="77777777" w:rsid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niezadziałania prawidłowo dobranych zabezpieczeń zwarciowych, przeciążeniowych lub zamkowych, </w:t>
            </w:r>
          </w:p>
          <w:p w14:paraId="4CDFACE9" w14:textId="77777777" w:rsid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zmiany napięcia zasilania, </w:t>
            </w:r>
          </w:p>
          <w:p w14:paraId="3BF94AF9" w14:textId="77777777" w:rsid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zmiany wartości częstotliwości prądu elektrycznego, powstałej w wyniku awarii, </w:t>
            </w:r>
          </w:p>
          <w:p w14:paraId="65BE149C" w14:textId="77777777" w:rsid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uszkodzenia izolacji, </w:t>
            </w:r>
          </w:p>
          <w:p w14:paraId="4829A2ED" w14:textId="77777777" w:rsid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zwarcia, </w:t>
            </w:r>
          </w:p>
          <w:p w14:paraId="005C3A6A" w14:textId="77777777" w:rsidR="00DC5FB1" w:rsidRPr="0044471D" w:rsidRDefault="00DC5FB1" w:rsidP="00B54151">
            <w:pPr>
              <w:numPr>
                <w:ilvl w:val="0"/>
                <w:numId w:val="19"/>
              </w:numPr>
              <w:spacing w:after="0" w:line="240" w:lineRule="auto"/>
              <w:ind w:left="714" w:hanging="357"/>
              <w:jc w:val="both"/>
              <w:rPr>
                <w:rFonts w:ascii="Times New Roman" w:eastAsia="Times New Roman" w:hAnsi="Times New Roman"/>
                <w:lang w:eastAsia="pl-PL"/>
              </w:rPr>
            </w:pPr>
            <w:r w:rsidRPr="0044471D">
              <w:rPr>
                <w:rFonts w:ascii="Times New Roman" w:eastAsia="Times New Roman" w:hAnsi="Times New Roman"/>
                <w:lang w:eastAsia="pl-PL"/>
              </w:rPr>
              <w:t>zaniku napięcia jednej lub więcej faz.</w:t>
            </w:r>
          </w:p>
          <w:p w14:paraId="6D399F97" w14:textId="77777777" w:rsidR="00DC5FB1" w:rsidRPr="008044EA"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Odpowiedzialność ubezpieczyciela ma miejsce pod warunkiem zainstalowania w miejscu ubezpieczenia sprawnych zabezpieczeń odgromowych lub przeciwprzepięciowych. Urządzenia te winny być zainstalowane i konserwowane zgodnie z zaleceniami producentów m.in. sprzętu elektronicznego, urządzeń zabezpieczających i alarmowych. </w:t>
            </w:r>
          </w:p>
          <w:p w14:paraId="56AC4EB4" w14:textId="77777777" w:rsidR="00DC5FB1" w:rsidRPr="008044EA"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Zakres ochrony obejmuje również szkody wynikające z działania człowieka, przyczyn eksploatacyjnych lub wad produkcyjnych. </w:t>
            </w:r>
          </w:p>
          <w:p w14:paraId="2B54385E" w14:textId="77777777" w:rsidR="00DC5FB1"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Niniejsze postanowienia szczególne nie obejmują szkód powstałych:</w:t>
            </w:r>
          </w:p>
          <w:p w14:paraId="590333FB" w14:textId="77777777" w:rsidR="0044471D" w:rsidRPr="0044471D" w:rsidRDefault="00DC5FB1" w:rsidP="00B54151">
            <w:pPr>
              <w:numPr>
                <w:ilvl w:val="0"/>
                <w:numId w:val="20"/>
              </w:numPr>
              <w:spacing w:after="0" w:line="240" w:lineRule="auto"/>
              <w:ind w:left="714" w:hanging="357"/>
              <w:jc w:val="both"/>
              <w:rPr>
                <w:rFonts w:ascii="Times New Roman" w:hAnsi="Times New Roman"/>
              </w:rPr>
            </w:pPr>
            <w:r w:rsidRPr="0044471D">
              <w:rPr>
                <w:rFonts w:ascii="Times New Roman" w:eastAsia="Times New Roman" w:hAnsi="Times New Roman"/>
                <w:lang w:eastAsia="pl-PL"/>
              </w:rPr>
              <w:t>w okresie gwarancji lub rękojmi w zakresie odpowiedzialności producenta lub dystrybutora, </w:t>
            </w:r>
          </w:p>
          <w:p w14:paraId="6AEE091C" w14:textId="77777777" w:rsidR="00DC5FB1" w:rsidRPr="0044471D" w:rsidRDefault="00DC5FB1" w:rsidP="00B54151">
            <w:pPr>
              <w:numPr>
                <w:ilvl w:val="0"/>
                <w:numId w:val="20"/>
              </w:numPr>
              <w:spacing w:after="0" w:line="240" w:lineRule="auto"/>
              <w:ind w:left="714" w:hanging="357"/>
              <w:jc w:val="both"/>
              <w:rPr>
                <w:rFonts w:ascii="Times New Roman" w:hAnsi="Times New Roman"/>
              </w:rPr>
            </w:pPr>
            <w:r w:rsidRPr="0044471D">
              <w:rPr>
                <w:rFonts w:ascii="Times New Roman" w:eastAsia="Times New Roman" w:hAnsi="Times New Roman"/>
                <w:lang w:eastAsia="pl-PL"/>
              </w:rPr>
              <w:t>w odgromnikach, miernikach, licznikach, grzejnych urządzeniach elektrycznych, wkładkach topikowych, bezpiecznikach, stycznikach, żarówkach, lampach oraz innych częściach i materiałach szybko zużywających się lub podlegających wielokrotnej lub okresowej wymianie w toku normalnego użytkowania </w:t>
            </w:r>
          </w:p>
          <w:p w14:paraId="48E06AB6" w14:textId="77777777" w:rsidR="00DC5FB1" w:rsidRPr="008044EA" w:rsidRDefault="00DC5FB1" w:rsidP="008C357E">
            <w:pPr>
              <w:spacing w:after="120" w:line="240" w:lineRule="auto"/>
              <w:jc w:val="both"/>
              <w:rPr>
                <w:rFonts w:ascii="Times New Roman" w:eastAsia="Times New Roman" w:hAnsi="Times New Roman"/>
                <w:lang w:eastAsia="pl-PL"/>
              </w:rPr>
            </w:pPr>
            <w:r w:rsidRPr="008044EA">
              <w:rPr>
                <w:rFonts w:ascii="Times New Roman" w:eastAsia="Times New Roman" w:hAnsi="Times New Roman"/>
                <w:lang w:eastAsia="pl-PL"/>
              </w:rPr>
              <w:t xml:space="preserve">Franszyza redukcyjna wynosi 10% wartości szkody, nie mniej niż </w:t>
            </w:r>
            <w:r w:rsidRPr="000C619C">
              <w:rPr>
                <w:rFonts w:ascii="Times New Roman" w:eastAsia="Times New Roman" w:hAnsi="Times New Roman"/>
                <w:b/>
                <w:bCs/>
                <w:lang w:eastAsia="pl-PL"/>
              </w:rPr>
              <w:t>1.000</w:t>
            </w:r>
            <w:r w:rsidR="000C619C" w:rsidRPr="000C619C">
              <w:rPr>
                <w:rFonts w:ascii="Times New Roman" w:eastAsia="Times New Roman" w:hAnsi="Times New Roman"/>
                <w:b/>
                <w:bCs/>
                <w:lang w:eastAsia="pl-PL"/>
              </w:rPr>
              <w:t>,00</w:t>
            </w:r>
            <w:r w:rsidRPr="000C619C">
              <w:rPr>
                <w:rFonts w:ascii="Times New Roman" w:eastAsia="Times New Roman" w:hAnsi="Times New Roman"/>
                <w:b/>
                <w:bCs/>
                <w:lang w:eastAsia="pl-PL"/>
              </w:rPr>
              <w:t xml:space="preserve"> PLN.</w:t>
            </w:r>
            <w:r w:rsidRPr="008044EA">
              <w:rPr>
                <w:rFonts w:ascii="Times New Roman" w:eastAsia="Times New Roman" w:hAnsi="Times New Roman"/>
                <w:lang w:eastAsia="pl-PL"/>
              </w:rPr>
              <w:t> </w:t>
            </w:r>
          </w:p>
          <w:p w14:paraId="646AA58D" w14:textId="3FC3FDB8" w:rsidR="00DC5FB1" w:rsidRPr="008044EA" w:rsidRDefault="00DC5FB1" w:rsidP="008C357E">
            <w:pPr>
              <w:spacing w:after="120" w:line="240" w:lineRule="auto"/>
              <w:jc w:val="both"/>
              <w:rPr>
                <w:rFonts w:ascii="Times New Roman" w:hAnsi="Times New Roman"/>
                <w:b/>
                <w:bCs/>
              </w:rPr>
            </w:pPr>
            <w:r w:rsidRPr="008044EA">
              <w:rPr>
                <w:rFonts w:ascii="Times New Roman" w:eastAsia="Times New Roman" w:hAnsi="Times New Roman"/>
                <w:lang w:eastAsia="pl-PL"/>
              </w:rPr>
              <w:t xml:space="preserve">Limit odpowiedzialności </w:t>
            </w:r>
            <w:r w:rsidR="00FC73EA">
              <w:rPr>
                <w:rFonts w:ascii="Times New Roman" w:eastAsia="Times New Roman" w:hAnsi="Times New Roman"/>
                <w:b/>
                <w:bCs/>
                <w:lang w:eastAsia="pl-PL"/>
              </w:rPr>
              <w:t>3</w:t>
            </w:r>
            <w:r w:rsidR="00D463FC" w:rsidRPr="000C619C">
              <w:rPr>
                <w:rFonts w:ascii="Times New Roman" w:eastAsia="Times New Roman" w:hAnsi="Times New Roman"/>
                <w:b/>
                <w:bCs/>
                <w:lang w:eastAsia="pl-PL"/>
              </w:rPr>
              <w:t>0</w:t>
            </w:r>
            <w:r w:rsidRPr="000C619C">
              <w:rPr>
                <w:rFonts w:ascii="Times New Roman" w:eastAsia="Times New Roman" w:hAnsi="Times New Roman"/>
                <w:b/>
                <w:bCs/>
                <w:lang w:eastAsia="pl-PL"/>
              </w:rPr>
              <w:t>0.000,00 PLN</w:t>
            </w:r>
            <w:r w:rsidRPr="008044EA">
              <w:rPr>
                <w:rFonts w:ascii="Times New Roman" w:eastAsia="Times New Roman" w:hAnsi="Times New Roman"/>
                <w:lang w:eastAsia="pl-PL"/>
              </w:rPr>
              <w:t xml:space="preserve"> na jedno i wszystkie zdarzenia w rocznym okresie rozliczeniowym/ polisowym. </w:t>
            </w:r>
          </w:p>
        </w:tc>
      </w:tr>
      <w:tr w:rsidR="00DC5FB1" w:rsidRPr="00FD1B55" w14:paraId="2EB5426C" w14:textId="77777777" w:rsidTr="005A04AB">
        <w:trPr>
          <w:trHeight w:val="825"/>
        </w:trPr>
        <w:tc>
          <w:tcPr>
            <w:tcW w:w="9016" w:type="dxa"/>
          </w:tcPr>
          <w:p w14:paraId="331E71FD" w14:textId="77777777" w:rsidR="00DC5FB1" w:rsidRPr="008044EA" w:rsidRDefault="00DC5FB1" w:rsidP="00A1690F">
            <w:pPr>
              <w:pStyle w:val="Styl1"/>
              <w:spacing w:before="120" w:after="120" w:line="240" w:lineRule="auto"/>
              <w:ind w:left="180" w:hanging="180"/>
              <w:rPr>
                <w:rFonts w:ascii="Times New Roman" w:hAnsi="Times New Roman" w:cs="Times New Roman"/>
                <w:color w:val="auto"/>
              </w:rPr>
            </w:pPr>
            <w:r w:rsidRPr="008044EA">
              <w:rPr>
                <w:rFonts w:ascii="Times New Roman" w:hAnsi="Times New Roman" w:cs="Times New Roman"/>
                <w:color w:val="auto"/>
              </w:rPr>
              <w:t xml:space="preserve">Klauzula ubezpieczenia szkód powstałych w wyniku przepięcia  </w:t>
            </w:r>
          </w:p>
          <w:p w14:paraId="3207D71F" w14:textId="77777777" w:rsidR="00DC5FB1" w:rsidRPr="008044EA" w:rsidRDefault="00DC5FB1" w:rsidP="00A1690F">
            <w:pPr>
              <w:spacing w:before="120" w:after="120" w:line="240" w:lineRule="auto"/>
              <w:jc w:val="both"/>
              <w:rPr>
                <w:rFonts w:ascii="Times New Roman" w:hAnsi="Times New Roman"/>
              </w:rPr>
            </w:pPr>
            <w:r w:rsidRPr="008044EA">
              <w:rPr>
                <w:rFonts w:ascii="Times New Roman" w:hAnsi="Times New Roman"/>
              </w:rPr>
              <w:t>Z zachowaniem pozostałych nie zmienionych niniejszą klauzulą postanowień ogólnych warunków ubezpieczenia i innych postanowień umowy ubezpieczenia, ustala się, że:</w:t>
            </w:r>
          </w:p>
          <w:p w14:paraId="71D47C6D" w14:textId="77777777" w:rsidR="00DC5FB1" w:rsidRPr="008044EA" w:rsidRDefault="00DC5FB1" w:rsidP="00A1690F">
            <w:pPr>
              <w:pStyle w:val="Akapitzlist1"/>
              <w:tabs>
                <w:tab w:val="left" w:pos="394"/>
              </w:tabs>
              <w:spacing w:before="120" w:after="120" w:line="240" w:lineRule="auto"/>
              <w:ind w:left="0"/>
              <w:jc w:val="both"/>
              <w:rPr>
                <w:rFonts w:ascii="Times New Roman" w:hAnsi="Times New Roman"/>
                <w:sz w:val="22"/>
                <w:szCs w:val="22"/>
              </w:rPr>
            </w:pPr>
            <w:r w:rsidRPr="008044EA">
              <w:rPr>
                <w:rFonts w:ascii="Times New Roman" w:hAnsi="Times New Roman"/>
                <w:sz w:val="22"/>
                <w:szCs w:val="22"/>
              </w:rPr>
              <w:t xml:space="preserve">Ubezpieczyciel obejmuje ochroną ubezpieczeniową szkody powstałe w wyniku przepięcia spowodowanego </w:t>
            </w:r>
            <w:r w:rsidR="00CE7FD0">
              <w:rPr>
                <w:rFonts w:ascii="Times New Roman" w:hAnsi="Times New Roman"/>
                <w:sz w:val="22"/>
                <w:szCs w:val="22"/>
              </w:rPr>
              <w:t xml:space="preserve">bezpośrednim i </w:t>
            </w:r>
            <w:r w:rsidRPr="008044EA">
              <w:rPr>
                <w:rFonts w:ascii="Times New Roman" w:hAnsi="Times New Roman"/>
                <w:sz w:val="22"/>
                <w:szCs w:val="22"/>
              </w:rPr>
              <w:t xml:space="preserve">pośrednim uderzeniem pioruna a także przepięcia lub przetężenia innego niż spowodowane wyładowaniem atmosferycznym. </w:t>
            </w:r>
          </w:p>
          <w:p w14:paraId="7FB65C54" w14:textId="77777777" w:rsidR="00DC5FB1" w:rsidRPr="008044EA" w:rsidRDefault="00DC5FB1" w:rsidP="00A1690F">
            <w:pPr>
              <w:pStyle w:val="Akapitzlist1"/>
              <w:numPr>
                <w:ilvl w:val="0"/>
                <w:numId w:val="3"/>
              </w:numPr>
              <w:tabs>
                <w:tab w:val="left" w:pos="284"/>
              </w:tabs>
              <w:spacing w:before="120" w:after="120" w:line="240" w:lineRule="auto"/>
              <w:ind w:left="0" w:firstLine="0"/>
              <w:jc w:val="both"/>
              <w:rPr>
                <w:rFonts w:ascii="Times New Roman" w:hAnsi="Times New Roman"/>
                <w:sz w:val="22"/>
                <w:szCs w:val="22"/>
              </w:rPr>
            </w:pPr>
            <w:r w:rsidRPr="008044EA">
              <w:rPr>
                <w:rFonts w:ascii="Times New Roman" w:hAnsi="Times New Roman"/>
                <w:sz w:val="22"/>
                <w:szCs w:val="22"/>
              </w:rPr>
              <w:t>Przez przepięcie lub przetężenie należy rozumieć krótkotrwały (impulsowy) wzrost napięcia przekraczający maksymalne dopuszczalne napięcie robocze lub indukcyjne wzbudzenie się niszczących sił elektromagnetycznych w obwodach elektrycznych.</w:t>
            </w:r>
          </w:p>
          <w:p w14:paraId="1200F0BD" w14:textId="77777777" w:rsidR="00DC5FB1" w:rsidRPr="008044EA" w:rsidRDefault="00DC5FB1" w:rsidP="00A1690F">
            <w:pPr>
              <w:pStyle w:val="Akapitzlist1"/>
              <w:numPr>
                <w:ilvl w:val="0"/>
                <w:numId w:val="3"/>
              </w:numPr>
              <w:tabs>
                <w:tab w:val="left" w:pos="0"/>
                <w:tab w:val="left" w:pos="284"/>
              </w:tabs>
              <w:spacing w:before="120" w:after="120" w:line="240" w:lineRule="auto"/>
              <w:ind w:left="0" w:firstLine="0"/>
              <w:jc w:val="both"/>
              <w:rPr>
                <w:rFonts w:ascii="Times New Roman" w:hAnsi="Times New Roman"/>
                <w:sz w:val="22"/>
                <w:szCs w:val="22"/>
              </w:rPr>
            </w:pPr>
            <w:r w:rsidRPr="008044EA">
              <w:rPr>
                <w:rFonts w:ascii="Times New Roman" w:hAnsi="Times New Roman"/>
                <w:sz w:val="22"/>
                <w:szCs w:val="22"/>
              </w:rPr>
              <w:t xml:space="preserve">Z ochrony ubezpieczeniowej wyłączone są szkody, których przyczyną były zjawiska wewnętrzne wynikłe ze stanów awaryjnych lub normalnej pracy instalacji, osprzętu, maszyn i urządzeń Ubezpieczonego (zwarcia, przeciążenia, indukcje impulsów napięciowych, itp.) a ponadto szkody powstałe w zabezpieczeniach przepięciowych reagujących na przepięcia zewnętrzne. </w:t>
            </w:r>
          </w:p>
          <w:p w14:paraId="49203DA1" w14:textId="7F8300FE" w:rsidR="00DC5FB1" w:rsidRDefault="00DC5FB1" w:rsidP="00A1690F">
            <w:pPr>
              <w:spacing w:before="120" w:after="120" w:line="240" w:lineRule="auto"/>
              <w:jc w:val="both"/>
              <w:rPr>
                <w:rFonts w:ascii="Times New Roman" w:hAnsi="Times New Roman"/>
                <w:b/>
              </w:rPr>
            </w:pPr>
            <w:r w:rsidRPr="008044EA">
              <w:rPr>
                <w:rFonts w:ascii="Times New Roman" w:hAnsi="Times New Roman"/>
              </w:rPr>
              <w:t xml:space="preserve">Limit odpowiedzialności na jedno i wszystkie zdarzenia w okresie rozliczeniowym wynosi: </w:t>
            </w:r>
            <w:r w:rsidR="002950DC" w:rsidRPr="002950DC">
              <w:rPr>
                <w:rFonts w:ascii="Times New Roman" w:hAnsi="Times New Roman"/>
                <w:b/>
                <w:bCs/>
              </w:rPr>
              <w:t>2</w:t>
            </w:r>
            <w:r w:rsidR="006E627D" w:rsidRPr="002950DC">
              <w:rPr>
                <w:rFonts w:ascii="Times New Roman" w:hAnsi="Times New Roman"/>
                <w:b/>
                <w:bCs/>
              </w:rPr>
              <w:t>.</w:t>
            </w:r>
            <w:r w:rsidR="00FC73EA">
              <w:rPr>
                <w:rFonts w:ascii="Times New Roman" w:hAnsi="Times New Roman"/>
                <w:b/>
                <w:bCs/>
              </w:rPr>
              <w:t>5</w:t>
            </w:r>
            <w:r w:rsidR="006E627D" w:rsidRPr="002950DC">
              <w:rPr>
                <w:rFonts w:ascii="Times New Roman" w:hAnsi="Times New Roman"/>
                <w:b/>
                <w:bCs/>
              </w:rPr>
              <w:t>00</w:t>
            </w:r>
            <w:r w:rsidR="006E627D">
              <w:rPr>
                <w:rFonts w:ascii="Times New Roman" w:hAnsi="Times New Roman"/>
                <w:b/>
              </w:rPr>
              <w:t xml:space="preserve">.000,00 PLN </w:t>
            </w:r>
            <w:r w:rsidRPr="008044EA">
              <w:rPr>
                <w:rFonts w:ascii="Times New Roman" w:hAnsi="Times New Roman"/>
                <w:b/>
              </w:rPr>
              <w:t>na jedno i wszystkie zdarzenia w okresie rozliczeniowym/polisowym.</w:t>
            </w:r>
          </w:p>
          <w:p w14:paraId="74E92174" w14:textId="77777777" w:rsidR="003A052D" w:rsidRPr="00FD1B55" w:rsidRDefault="003A052D" w:rsidP="00A1690F">
            <w:pPr>
              <w:spacing w:before="120" w:after="120" w:line="240" w:lineRule="auto"/>
              <w:jc w:val="both"/>
              <w:rPr>
                <w:rFonts w:ascii="Times New Roman" w:hAnsi="Times New Roman"/>
                <w:b/>
                <w:highlight w:val="yellow"/>
              </w:rPr>
            </w:pPr>
            <w:r w:rsidRPr="003A052D">
              <w:rPr>
                <w:rFonts w:ascii="Times New Roman" w:hAnsi="Times New Roman"/>
                <w:b/>
              </w:rPr>
              <w:t xml:space="preserve">Przepięcia spowodowane bezpośrednim uderzeniem pioruna objęte są ochroną do wysokości </w:t>
            </w:r>
            <w:r w:rsidRPr="003A052D">
              <w:rPr>
                <w:rFonts w:ascii="Times New Roman" w:hAnsi="Times New Roman"/>
                <w:b/>
              </w:rPr>
              <w:lastRenderedPageBreak/>
              <w:t xml:space="preserve">sumy ubezpieczenia. </w:t>
            </w:r>
          </w:p>
        </w:tc>
      </w:tr>
      <w:tr w:rsidR="00DC5FB1" w:rsidRPr="00FD1B55" w14:paraId="178B2164" w14:textId="77777777" w:rsidTr="005A04AB">
        <w:trPr>
          <w:trHeight w:val="825"/>
        </w:trPr>
        <w:tc>
          <w:tcPr>
            <w:tcW w:w="9016" w:type="dxa"/>
          </w:tcPr>
          <w:p w14:paraId="7AC1F6A2" w14:textId="77777777" w:rsidR="00DC5FB1" w:rsidRPr="00B87E91" w:rsidRDefault="00DC5FB1" w:rsidP="00A1690F">
            <w:pPr>
              <w:spacing w:after="120" w:line="240" w:lineRule="auto"/>
              <w:jc w:val="both"/>
              <w:rPr>
                <w:rFonts w:ascii="Times New Roman" w:hAnsi="Times New Roman"/>
                <w:b/>
                <w:color w:val="000000"/>
              </w:rPr>
            </w:pPr>
            <w:r w:rsidRPr="00B87E91">
              <w:rPr>
                <w:rFonts w:ascii="Times New Roman" w:hAnsi="Times New Roman"/>
                <w:b/>
                <w:color w:val="000000"/>
              </w:rPr>
              <w:lastRenderedPageBreak/>
              <w:t xml:space="preserve">Klauzula ubezpieczenia sprzętu elektronicznego lub jego części od szkód materialnych od daty dostawy </w:t>
            </w:r>
          </w:p>
          <w:p w14:paraId="7E1F970A" w14:textId="77777777" w:rsidR="00DC5FB1" w:rsidRPr="00B87E91" w:rsidRDefault="00DC5FB1" w:rsidP="00A1690F">
            <w:pPr>
              <w:spacing w:before="120" w:after="120" w:line="240" w:lineRule="auto"/>
              <w:jc w:val="both"/>
              <w:rPr>
                <w:rFonts w:ascii="Times New Roman" w:hAnsi="Times New Roman"/>
                <w:color w:val="000000"/>
              </w:rPr>
            </w:pPr>
            <w:r w:rsidRPr="00B87E91">
              <w:rPr>
                <w:rFonts w:ascii="Times New Roman" w:hAnsi="Times New Roman"/>
                <w:color w:val="000000"/>
              </w:rPr>
              <w:t>Z zachowaniem pozostałych nie zmienionych niniejszą klauzulą postanowień ogólnych warunków ubezpieczenia i innych postanowień umowy ubezpieczenia, ustala się, że:</w:t>
            </w:r>
          </w:p>
          <w:p w14:paraId="1CF253F2" w14:textId="77777777" w:rsidR="00DC5FB1" w:rsidRPr="00B87E91" w:rsidRDefault="00DC5FB1" w:rsidP="00A1690F">
            <w:pPr>
              <w:spacing w:after="120" w:line="240" w:lineRule="auto"/>
              <w:jc w:val="both"/>
              <w:rPr>
                <w:rFonts w:ascii="Times New Roman" w:hAnsi="Times New Roman"/>
                <w:b/>
                <w:bCs/>
                <w:color w:val="000000"/>
              </w:rPr>
            </w:pPr>
            <w:r w:rsidRPr="00B87E91">
              <w:rPr>
                <w:rFonts w:ascii="Times New Roman" w:hAnsi="Times New Roman"/>
                <w:color w:val="000000"/>
              </w:rPr>
              <w:t>Rozszerza się zakres ubezpieczenia o szkody powstałe w mieniu lub jego częściach od daty dostawy do miejsca ubezpieczenia, do daty włączenia go do planowanej eksploatacji. Warunkiem jest magazynowanie sprzętu lub jego części w oryginalnych opakowaniach i pomieszczeniach do tego przystosowanych. Okres magazynowania nie może przekraczać 6 –ciu miesięcy od daty dostawy. O ewentualnym przedłużeniu tego okresu należy poinformować Ubezpieczyciela.</w:t>
            </w:r>
          </w:p>
        </w:tc>
      </w:tr>
      <w:tr w:rsidR="00DC5FB1" w:rsidRPr="00FD1B55" w14:paraId="04181880" w14:textId="77777777" w:rsidTr="005A04AB">
        <w:trPr>
          <w:trHeight w:val="825"/>
        </w:trPr>
        <w:tc>
          <w:tcPr>
            <w:tcW w:w="9016" w:type="dxa"/>
          </w:tcPr>
          <w:p w14:paraId="4F8CAED4" w14:textId="77777777" w:rsidR="00DC5FB1" w:rsidRPr="00B87E91" w:rsidRDefault="00DC5FB1" w:rsidP="00A1690F">
            <w:pPr>
              <w:pStyle w:val="Nagwek3"/>
              <w:tabs>
                <w:tab w:val="left" w:pos="0"/>
              </w:tabs>
              <w:spacing w:before="0" w:after="120" w:line="240" w:lineRule="auto"/>
              <w:ind w:left="720" w:hanging="720"/>
              <w:rPr>
                <w:rFonts w:ascii="Times New Roman" w:hAnsi="Times New Roman"/>
                <w:b/>
                <w:color w:val="000000"/>
                <w:sz w:val="22"/>
                <w:szCs w:val="22"/>
              </w:rPr>
            </w:pPr>
            <w:r w:rsidRPr="00B87E91">
              <w:rPr>
                <w:rFonts w:ascii="Times New Roman" w:hAnsi="Times New Roman"/>
                <w:b/>
                <w:color w:val="000000"/>
                <w:sz w:val="22"/>
                <w:szCs w:val="22"/>
              </w:rPr>
              <w:t xml:space="preserve">Klauzula ubezpieczenie sprzętu przenośnego (w tym telefonów komórkowych) </w:t>
            </w:r>
          </w:p>
          <w:p w14:paraId="631BC904" w14:textId="77777777" w:rsidR="00DC5FB1" w:rsidRPr="00B87E91" w:rsidRDefault="00DC5FB1" w:rsidP="00A1690F">
            <w:pPr>
              <w:pStyle w:val="LucaCash"/>
              <w:spacing w:before="120" w:after="120" w:line="240" w:lineRule="auto"/>
              <w:jc w:val="both"/>
              <w:rPr>
                <w:rFonts w:ascii="Times New Roman" w:hAnsi="Times New Roman"/>
                <w:color w:val="000000"/>
                <w:sz w:val="22"/>
                <w:szCs w:val="22"/>
              </w:rPr>
            </w:pPr>
            <w:r w:rsidRPr="00B87E91">
              <w:rPr>
                <w:rFonts w:ascii="Times New Roman" w:hAnsi="Times New Roman"/>
                <w:color w:val="000000"/>
                <w:sz w:val="22"/>
                <w:szCs w:val="22"/>
              </w:rPr>
              <w:t xml:space="preserve">Z zachowaniem pozostałych, niezmienionych niniejszą klauzulą ogólnych warunków ubezpieczenia </w:t>
            </w:r>
            <w:r w:rsidRPr="00B87E91">
              <w:rPr>
                <w:rFonts w:ascii="Times New Roman" w:hAnsi="Times New Roman"/>
                <w:color w:val="000000"/>
                <w:sz w:val="22"/>
                <w:szCs w:val="22"/>
              </w:rPr>
              <w:br/>
              <w:t>i innych postanowień umowy strony uzgodniły, że:</w:t>
            </w:r>
          </w:p>
          <w:p w14:paraId="3BFB7BAA" w14:textId="77777777" w:rsidR="00DC5FB1" w:rsidRPr="00B87E91" w:rsidRDefault="00DC5FB1" w:rsidP="00A1690F">
            <w:pPr>
              <w:pStyle w:val="Tretekstu"/>
              <w:spacing w:before="120" w:after="120" w:line="240" w:lineRule="auto"/>
              <w:rPr>
                <w:rFonts w:ascii="Times New Roman" w:hAnsi="Times New Roman" w:cs="Times New Roman"/>
                <w:sz w:val="22"/>
                <w:szCs w:val="22"/>
              </w:rPr>
            </w:pPr>
            <w:r w:rsidRPr="00B87E91">
              <w:rPr>
                <w:rFonts w:ascii="Times New Roman" w:hAnsi="Times New Roman" w:cs="Times New Roman"/>
                <w:sz w:val="22"/>
                <w:szCs w:val="22"/>
              </w:rPr>
              <w:t>Ubezpieczyciel rozszerza zakres ochrony ubezpieczeniowej i przyjmuje odpowiedzialność za szkody powstałe w elektronicznym sprzęcie przenośnym (również w telefonach komórkowych) użytkowanym poza miejscem ubezpieczenia określonym w polisie.</w:t>
            </w:r>
          </w:p>
          <w:p w14:paraId="39C40119" w14:textId="77777777" w:rsidR="00DC5FB1" w:rsidRDefault="00DC5FB1" w:rsidP="00A1690F">
            <w:pPr>
              <w:pStyle w:val="Tretekstu"/>
              <w:spacing w:before="120" w:after="120" w:line="240" w:lineRule="auto"/>
              <w:rPr>
                <w:rFonts w:ascii="Times New Roman" w:hAnsi="Times New Roman" w:cs="Times New Roman"/>
                <w:sz w:val="22"/>
                <w:szCs w:val="22"/>
              </w:rPr>
            </w:pPr>
            <w:r w:rsidRPr="00B87E91">
              <w:rPr>
                <w:rFonts w:ascii="Times New Roman" w:hAnsi="Times New Roman" w:cs="Times New Roman"/>
                <w:sz w:val="22"/>
                <w:szCs w:val="22"/>
              </w:rPr>
              <w:t>W przypadku kradzieży z włamaniem ubezpieczonych przedmiotów z pojazdu, Ubezpieczyciel odpowiada tylko wtedy, gdy:</w:t>
            </w:r>
          </w:p>
          <w:p w14:paraId="2F6AFBD7" w14:textId="77777777" w:rsidR="0044471D" w:rsidRDefault="00DC5FB1" w:rsidP="0044471D">
            <w:pPr>
              <w:pStyle w:val="Tretekstu"/>
              <w:numPr>
                <w:ilvl w:val="0"/>
                <w:numId w:val="21"/>
              </w:numPr>
              <w:spacing w:before="120" w:after="120" w:line="240" w:lineRule="auto"/>
              <w:rPr>
                <w:rFonts w:ascii="Times New Roman" w:hAnsi="Times New Roman" w:cs="Times New Roman"/>
                <w:sz w:val="22"/>
                <w:szCs w:val="22"/>
              </w:rPr>
            </w:pPr>
            <w:r w:rsidRPr="0044471D">
              <w:rPr>
                <w:rFonts w:ascii="Times New Roman" w:hAnsi="Times New Roman" w:cs="Times New Roman"/>
                <w:sz w:val="22"/>
                <w:szCs w:val="22"/>
              </w:rPr>
              <w:t>pojazd posiada trwałe zadaszenie (jednolita sztywna konstrukcja),</w:t>
            </w:r>
          </w:p>
          <w:p w14:paraId="364C4631" w14:textId="77777777" w:rsidR="0044471D" w:rsidRPr="0044471D" w:rsidRDefault="00DC5FB1" w:rsidP="0044471D">
            <w:pPr>
              <w:pStyle w:val="Tretekstu"/>
              <w:numPr>
                <w:ilvl w:val="0"/>
                <w:numId w:val="21"/>
              </w:numPr>
              <w:spacing w:before="120" w:after="120" w:line="240" w:lineRule="auto"/>
              <w:rPr>
                <w:rFonts w:ascii="Times New Roman" w:hAnsi="Times New Roman" w:cs="Times New Roman"/>
                <w:sz w:val="22"/>
                <w:szCs w:val="22"/>
              </w:rPr>
            </w:pPr>
            <w:r w:rsidRPr="0044471D">
              <w:rPr>
                <w:rFonts w:ascii="Times New Roman" w:hAnsi="Times New Roman" w:cs="Times New Roman"/>
                <w:sz w:val="22"/>
                <w:szCs w:val="22"/>
              </w:rPr>
              <w:t xml:space="preserve">w trakcie postoju, podczas transportu pojazd został prawidłowo zamknięty na wszystkie istniejące zamki i </w:t>
            </w:r>
            <w:r w:rsidRPr="0044471D">
              <w:rPr>
                <w:rFonts w:ascii="Times New Roman" w:hAnsi="Times New Roman" w:cs="Times New Roman"/>
                <w:iCs/>
                <w:sz w:val="22"/>
                <w:szCs w:val="22"/>
                <w:lang w:val="x-none"/>
              </w:rPr>
              <w:t>z</w:t>
            </w:r>
            <w:r w:rsidRPr="0044471D">
              <w:rPr>
                <w:rFonts w:ascii="Times New Roman" w:hAnsi="Times New Roman" w:cs="Times New Roman"/>
                <w:iCs/>
                <w:sz w:val="22"/>
                <w:szCs w:val="22"/>
              </w:rPr>
              <w:t>abezpieczenia fabryczne.</w:t>
            </w:r>
          </w:p>
          <w:p w14:paraId="272D8C89" w14:textId="77777777" w:rsidR="0044471D" w:rsidRDefault="00DC5FB1" w:rsidP="0044471D">
            <w:pPr>
              <w:pStyle w:val="Tretekstu"/>
              <w:numPr>
                <w:ilvl w:val="0"/>
                <w:numId w:val="21"/>
              </w:numPr>
              <w:spacing w:before="120" w:after="120" w:line="240" w:lineRule="auto"/>
              <w:rPr>
                <w:rFonts w:ascii="Times New Roman" w:hAnsi="Times New Roman" w:cs="Times New Roman"/>
                <w:sz w:val="22"/>
                <w:szCs w:val="22"/>
              </w:rPr>
            </w:pPr>
            <w:r w:rsidRPr="0044471D">
              <w:rPr>
                <w:rFonts w:ascii="Times New Roman" w:hAnsi="Times New Roman" w:cs="Times New Roman"/>
                <w:sz w:val="22"/>
                <w:szCs w:val="22"/>
              </w:rPr>
              <w:t>kradzież z włamaniem miała miejsce pomiędzy godziną 6.00 a 22.00 (ograniczeń czasowych nie stosuje się, gdy pojazd z transportowanym sprzętem był pozostawiony na parkingu strzeżonym lub w zamkniętym garażu),</w:t>
            </w:r>
          </w:p>
          <w:p w14:paraId="1975293B" w14:textId="77777777" w:rsidR="00DC5FB1" w:rsidRPr="0044471D" w:rsidRDefault="00DC5FB1" w:rsidP="0044471D">
            <w:pPr>
              <w:pStyle w:val="Tretekstu"/>
              <w:numPr>
                <w:ilvl w:val="0"/>
                <w:numId w:val="21"/>
              </w:numPr>
              <w:spacing w:before="120" w:after="120" w:line="240" w:lineRule="auto"/>
              <w:rPr>
                <w:rFonts w:ascii="Times New Roman" w:hAnsi="Times New Roman" w:cs="Times New Roman"/>
                <w:sz w:val="22"/>
                <w:szCs w:val="22"/>
              </w:rPr>
            </w:pPr>
            <w:r w:rsidRPr="0044471D">
              <w:rPr>
                <w:rFonts w:ascii="Times New Roman" w:hAnsi="Times New Roman" w:cs="Times New Roman"/>
                <w:sz w:val="22"/>
                <w:szCs w:val="22"/>
              </w:rPr>
              <w:t>sprzęt pozostawiony w pojeździe jest niewidoczny z zewnątrz, np. w bagażniku.</w:t>
            </w:r>
          </w:p>
          <w:p w14:paraId="3EBB7E85" w14:textId="77777777" w:rsidR="00DC5FB1" w:rsidRPr="00B87E91" w:rsidRDefault="00DC5FB1" w:rsidP="00A1690F">
            <w:pPr>
              <w:pStyle w:val="Tekstpodstawowywcity31"/>
              <w:spacing w:before="120" w:line="240" w:lineRule="auto"/>
              <w:ind w:left="0"/>
              <w:rPr>
                <w:color w:val="000000"/>
                <w:sz w:val="22"/>
                <w:szCs w:val="22"/>
              </w:rPr>
            </w:pPr>
            <w:r w:rsidRPr="00B87E91">
              <w:rPr>
                <w:color w:val="000000"/>
                <w:sz w:val="22"/>
                <w:szCs w:val="22"/>
              </w:rPr>
              <w:t xml:space="preserve">W każdym przypadku utraty sprzętu (w tym również telefonów) w wyniku kradzieży z włamaniem lub rabunku Ubezpieczający ponosi potrącana jest franszyza 10% wartości szkody nie mniej niż </w:t>
            </w:r>
            <w:r w:rsidR="005300B8" w:rsidRPr="00B87E91">
              <w:rPr>
                <w:color w:val="000000"/>
                <w:sz w:val="22"/>
                <w:szCs w:val="22"/>
              </w:rPr>
              <w:t>3</w:t>
            </w:r>
            <w:r w:rsidRPr="00B87E91">
              <w:rPr>
                <w:color w:val="000000"/>
                <w:sz w:val="22"/>
                <w:szCs w:val="22"/>
              </w:rPr>
              <w:t>00</w:t>
            </w:r>
            <w:r w:rsidR="007F6FF1">
              <w:rPr>
                <w:color w:val="000000"/>
                <w:sz w:val="22"/>
                <w:szCs w:val="22"/>
              </w:rPr>
              <w:t>,00</w:t>
            </w:r>
            <w:r w:rsidRPr="00B87E91">
              <w:rPr>
                <w:color w:val="000000"/>
                <w:sz w:val="22"/>
                <w:szCs w:val="22"/>
              </w:rPr>
              <w:t xml:space="preserve"> PLN i nie więcej niż 2.000</w:t>
            </w:r>
            <w:r w:rsidR="007F6FF1">
              <w:rPr>
                <w:color w:val="000000"/>
                <w:sz w:val="22"/>
                <w:szCs w:val="22"/>
              </w:rPr>
              <w:t>,00</w:t>
            </w:r>
            <w:r w:rsidRPr="00B87E91">
              <w:rPr>
                <w:color w:val="000000"/>
                <w:sz w:val="22"/>
                <w:szCs w:val="22"/>
              </w:rPr>
              <w:t xml:space="preserve"> PLN</w:t>
            </w:r>
          </w:p>
          <w:p w14:paraId="39F19619" w14:textId="77777777" w:rsidR="00DC5FB1" w:rsidRPr="00B87E91" w:rsidRDefault="00DC5FB1" w:rsidP="00A1690F">
            <w:pPr>
              <w:spacing w:after="120" w:line="240" w:lineRule="auto"/>
              <w:jc w:val="both"/>
              <w:rPr>
                <w:rFonts w:ascii="Times New Roman" w:hAnsi="Times New Roman"/>
                <w:b/>
                <w:color w:val="000000"/>
              </w:rPr>
            </w:pPr>
            <w:r w:rsidRPr="00B87E91">
              <w:rPr>
                <w:rFonts w:ascii="Times New Roman" w:hAnsi="Times New Roman"/>
                <w:color w:val="000000"/>
              </w:rPr>
              <w:t>Ubezpieczyciel nie odpowiada za szkody objęte polisą Auto-Casco i OC oraz powstałe wskutek niewłaściwego, niezgodnego z zaleceniami producenta opakowania lub jego braku.</w:t>
            </w:r>
          </w:p>
        </w:tc>
      </w:tr>
      <w:tr w:rsidR="00DC5FB1" w:rsidRPr="00FD1B55" w14:paraId="4949FA86" w14:textId="77777777" w:rsidTr="005A04AB">
        <w:trPr>
          <w:trHeight w:val="825"/>
        </w:trPr>
        <w:tc>
          <w:tcPr>
            <w:tcW w:w="9016" w:type="dxa"/>
          </w:tcPr>
          <w:p w14:paraId="2B708AB1"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b/>
                <w:color w:val="auto"/>
                <w:sz w:val="22"/>
                <w:szCs w:val="22"/>
              </w:rPr>
              <w:t xml:space="preserve">Klauzula ubezpieczenia według wartości księgowej brutto </w:t>
            </w:r>
          </w:p>
          <w:p w14:paraId="178577E1" w14:textId="77777777" w:rsidR="00DC5FB1" w:rsidRPr="008044EA" w:rsidRDefault="00DC5FB1" w:rsidP="00A1690F">
            <w:pPr>
              <w:pStyle w:val="NormalnyWeb"/>
              <w:spacing w:after="120" w:line="240" w:lineRule="auto"/>
              <w:rPr>
                <w:sz w:val="22"/>
                <w:szCs w:val="22"/>
              </w:rPr>
            </w:pPr>
            <w:r w:rsidRPr="008044EA">
              <w:rPr>
                <w:sz w:val="22"/>
                <w:szCs w:val="22"/>
              </w:rPr>
              <w:t>Z zachowaniem pozostałych nie zmienionych niniejszą klauzulą postanowień ogólnych warunków ubezpieczenia i innych postanowień umowy ustala się, że:</w:t>
            </w:r>
          </w:p>
          <w:p w14:paraId="7654A277" w14:textId="77777777" w:rsidR="00DC5FB1" w:rsidRPr="008044EA" w:rsidRDefault="00DC5FB1" w:rsidP="00A1690F">
            <w:pPr>
              <w:pStyle w:val="NormalnyWeb"/>
              <w:spacing w:after="120" w:line="240" w:lineRule="auto"/>
              <w:rPr>
                <w:sz w:val="22"/>
                <w:szCs w:val="22"/>
              </w:rPr>
            </w:pPr>
            <w:r w:rsidRPr="008044EA">
              <w:rPr>
                <w:sz w:val="22"/>
                <w:szCs w:val="22"/>
              </w:rPr>
              <w:t xml:space="preserve">Zadeklarowana wartość księgowa brutto mienia to wartość księgowa (początkowa) z uwzględnieniem przeszacowań wynikających z przepisów prawa, bez względu na stopień umorzenia i zużycia technicznego. </w:t>
            </w:r>
          </w:p>
          <w:p w14:paraId="27E9A41F" w14:textId="77777777" w:rsidR="00DC5FB1" w:rsidRPr="008044EA" w:rsidRDefault="00DC5FB1" w:rsidP="00A1690F">
            <w:pPr>
              <w:pStyle w:val="NormalnyWeb"/>
              <w:spacing w:before="0" w:after="120" w:line="240" w:lineRule="auto"/>
              <w:rPr>
                <w:b/>
                <w:bCs/>
                <w:sz w:val="22"/>
                <w:szCs w:val="22"/>
              </w:rPr>
            </w:pPr>
            <w:r w:rsidRPr="008044EA">
              <w:rPr>
                <w:sz w:val="22"/>
                <w:szCs w:val="22"/>
              </w:rPr>
              <w:t>Odszkodowanie wypłacane będzie w pełnej wartości do wartości księgowej brutto mienia, które uległo uszkodzeniu. Zasada proporcjonalnej wypłaty odszkodowania będzie stosowana wyłącznie w przypadku niezgodności wartości księgowej brutto zadeklarowanej przez ubezpieczonego do faktycznej wartości księgowej brutto wynikającej z ewidencji środków trwałych na dzień zgłoszenia mienia do ubezpieczenia.</w:t>
            </w:r>
          </w:p>
        </w:tc>
      </w:tr>
      <w:tr w:rsidR="00DC5FB1" w:rsidRPr="00FD1B55" w14:paraId="25A96BE5" w14:textId="77777777" w:rsidTr="005A04AB">
        <w:trPr>
          <w:trHeight w:val="825"/>
        </w:trPr>
        <w:tc>
          <w:tcPr>
            <w:tcW w:w="9016" w:type="dxa"/>
          </w:tcPr>
          <w:p w14:paraId="361CC889" w14:textId="77777777" w:rsidR="00DC5FB1" w:rsidRPr="008044EA" w:rsidRDefault="00DC5FB1" w:rsidP="00A1690F">
            <w:pPr>
              <w:pStyle w:val="LucaCash"/>
              <w:spacing w:after="120" w:line="240" w:lineRule="auto"/>
              <w:rPr>
                <w:rFonts w:ascii="Times New Roman" w:hAnsi="Times New Roman"/>
                <w:b/>
                <w:sz w:val="22"/>
                <w:szCs w:val="22"/>
              </w:rPr>
            </w:pPr>
            <w:r w:rsidRPr="008044EA">
              <w:rPr>
                <w:rFonts w:ascii="Times New Roman" w:hAnsi="Times New Roman"/>
                <w:b/>
                <w:sz w:val="22"/>
                <w:szCs w:val="22"/>
              </w:rPr>
              <w:lastRenderedPageBreak/>
              <w:t>Klauzula warunków i taryf</w:t>
            </w:r>
          </w:p>
          <w:p w14:paraId="09461227" w14:textId="77777777" w:rsidR="00DC5FB1" w:rsidRPr="008044EA" w:rsidRDefault="00DC5FB1" w:rsidP="008C357E">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Z zachowaniem pozostałych nie zmienionych niniejszą klauzulą postanowień ogólnych warunków ubezpieczenia i innych postanowień umowy ustala się, że:</w:t>
            </w:r>
          </w:p>
          <w:p w14:paraId="60332899" w14:textId="77777777" w:rsidR="00DC5FB1" w:rsidRPr="008044EA" w:rsidRDefault="00DC5FB1" w:rsidP="008C357E">
            <w:pPr>
              <w:pStyle w:val="NormalnyWeb"/>
              <w:spacing w:before="0" w:after="120" w:line="240" w:lineRule="auto"/>
              <w:rPr>
                <w:b/>
                <w:bCs/>
                <w:sz w:val="22"/>
                <w:szCs w:val="22"/>
              </w:rPr>
            </w:pPr>
            <w:r w:rsidRPr="008044EA">
              <w:rPr>
                <w:sz w:val="22"/>
                <w:szCs w:val="22"/>
              </w:rPr>
              <w:t>W przypadku doubezpieczenia, uzupełniania lub podwyższania sumy ubezpieczenia /sumy gwarancyjnej bądź limitu odpowiedzialności w okresie ubezpieczenia, zastosowanie mieć będą warunki umowy oraz stawki obowiązujące w umowie ubezpieczenia.</w:t>
            </w:r>
          </w:p>
        </w:tc>
      </w:tr>
      <w:tr w:rsidR="00DC5FB1" w:rsidRPr="00FD1B55" w14:paraId="18C52A09" w14:textId="77777777" w:rsidTr="005A04AB">
        <w:trPr>
          <w:trHeight w:val="825"/>
        </w:trPr>
        <w:tc>
          <w:tcPr>
            <w:tcW w:w="9016" w:type="dxa"/>
          </w:tcPr>
          <w:p w14:paraId="6F9D02C3"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b/>
                <w:color w:val="auto"/>
                <w:sz w:val="22"/>
                <w:szCs w:val="22"/>
              </w:rPr>
              <w:t xml:space="preserve">Klauzula właściwości miejscowej sądu </w:t>
            </w:r>
          </w:p>
          <w:p w14:paraId="757FD31F" w14:textId="77777777" w:rsidR="00DC5FB1" w:rsidRPr="008044EA" w:rsidRDefault="00DC5FB1" w:rsidP="00A1690F">
            <w:pPr>
              <w:spacing w:before="120" w:after="120" w:line="240" w:lineRule="auto"/>
              <w:jc w:val="both"/>
              <w:rPr>
                <w:rFonts w:ascii="Times New Roman" w:hAnsi="Times New Roman"/>
              </w:rPr>
            </w:pPr>
            <w:r w:rsidRPr="008044EA">
              <w:rPr>
                <w:rFonts w:ascii="Times New Roman" w:hAnsi="Times New Roman"/>
              </w:rPr>
              <w:t>Z zachowaniem pozostałych nie zmienionych niniejszą klauzulą postanowień ogólnych warunków ubezpieczenia i innych postanowień umowy ustala się, że:</w:t>
            </w:r>
          </w:p>
          <w:p w14:paraId="43D335D6" w14:textId="77777777" w:rsidR="00DC5FB1" w:rsidRPr="008044EA" w:rsidRDefault="00DC5FB1" w:rsidP="00A1690F">
            <w:pPr>
              <w:spacing w:before="120" w:after="120" w:line="240" w:lineRule="auto"/>
              <w:jc w:val="both"/>
              <w:rPr>
                <w:rFonts w:ascii="Times New Roman" w:hAnsi="Times New Roman"/>
                <w:b/>
                <w:bCs/>
              </w:rPr>
            </w:pPr>
            <w:r w:rsidRPr="008044EA">
              <w:rPr>
                <w:rFonts w:ascii="Times New Roman" w:hAnsi="Times New Roman"/>
              </w:rPr>
              <w:t>Strony umawiają się, że ewentualne spory wynikające z umów ubezpieczenia rozstrzygają sądy właściwe dla siedziby Ubezpieczającego/ Ubezpieczonego.</w:t>
            </w:r>
          </w:p>
        </w:tc>
      </w:tr>
      <w:tr w:rsidR="00DC5FB1" w:rsidRPr="00FD1B55" w14:paraId="57F4ED8B" w14:textId="77777777" w:rsidTr="005A04AB">
        <w:trPr>
          <w:trHeight w:val="825"/>
        </w:trPr>
        <w:tc>
          <w:tcPr>
            <w:tcW w:w="9016" w:type="dxa"/>
          </w:tcPr>
          <w:p w14:paraId="5EEA6632" w14:textId="77777777" w:rsidR="00DC5FB1" w:rsidRPr="008044EA" w:rsidRDefault="00DC5FB1" w:rsidP="00A1690F">
            <w:pPr>
              <w:spacing w:after="120" w:line="240" w:lineRule="auto"/>
              <w:rPr>
                <w:rFonts w:ascii="Times New Roman" w:hAnsi="Times New Roman"/>
                <w:b/>
              </w:rPr>
            </w:pPr>
            <w:r w:rsidRPr="008044EA">
              <w:rPr>
                <w:rFonts w:ascii="Times New Roman" w:hAnsi="Times New Roman"/>
                <w:b/>
              </w:rPr>
              <w:t xml:space="preserve">Klauzula wynagrodzenia ekspertów </w:t>
            </w:r>
          </w:p>
          <w:p w14:paraId="615F7E94" w14:textId="77777777" w:rsidR="00DC5FB1" w:rsidRPr="008044EA" w:rsidRDefault="00DC5FB1" w:rsidP="00A1690F">
            <w:pPr>
              <w:pStyle w:val="NormalnyWeb"/>
              <w:spacing w:before="120" w:after="120" w:line="240" w:lineRule="auto"/>
              <w:rPr>
                <w:sz w:val="22"/>
                <w:szCs w:val="22"/>
              </w:rPr>
            </w:pPr>
            <w:r w:rsidRPr="008044EA">
              <w:rPr>
                <w:sz w:val="22"/>
                <w:szCs w:val="22"/>
              </w:rPr>
              <w:t>Z zachowaniem pozostałych nie zmienionych niniejszą klauzulą postanowień ogólnych warunków ubezpieczenia i innych postanowień umowy ustala się, że:</w:t>
            </w:r>
          </w:p>
          <w:p w14:paraId="2787DB9E" w14:textId="77777777" w:rsidR="00DC5FB1" w:rsidRPr="008044EA" w:rsidRDefault="00DC5FB1" w:rsidP="00A1690F">
            <w:pPr>
              <w:autoSpaceDE w:val="0"/>
              <w:autoSpaceDN w:val="0"/>
              <w:adjustRightInd w:val="0"/>
              <w:spacing w:after="120" w:line="240" w:lineRule="auto"/>
              <w:jc w:val="both"/>
              <w:rPr>
                <w:rFonts w:ascii="Times New Roman" w:hAnsi="Times New Roman"/>
              </w:rPr>
            </w:pPr>
            <w:r w:rsidRPr="008044EA">
              <w:rPr>
                <w:rFonts w:ascii="Times New Roman" w:hAnsi="Times New Roman"/>
              </w:rPr>
              <w:t>Ubezpieczyciel dodatkowo zobowiązuje się do pokrycia koniecznych i uzasadnionych kosztów związanych z powołaniem ekspertów-rzeczoznawców, które poniósł Ubezpieczający/Ubezpieczony w związku z ustaleniem zakresu i rozmiaru szkody.</w:t>
            </w:r>
          </w:p>
          <w:p w14:paraId="22010CCC" w14:textId="77777777" w:rsidR="00DC5FB1" w:rsidRPr="008044EA" w:rsidRDefault="00DC5FB1" w:rsidP="00A1690F">
            <w:pPr>
              <w:autoSpaceDE w:val="0"/>
              <w:autoSpaceDN w:val="0"/>
              <w:adjustRightInd w:val="0"/>
              <w:spacing w:after="120" w:line="240" w:lineRule="auto"/>
              <w:jc w:val="both"/>
              <w:rPr>
                <w:rFonts w:ascii="Times New Roman" w:hAnsi="Times New Roman"/>
              </w:rPr>
            </w:pPr>
            <w:r w:rsidRPr="008044EA">
              <w:rPr>
                <w:rFonts w:ascii="Times New Roman" w:hAnsi="Times New Roman"/>
              </w:rPr>
              <w:t>Powołanie rzeczoznawcy wymaga uzyskania zgody Ubezpieczyciela.</w:t>
            </w:r>
          </w:p>
          <w:p w14:paraId="1D54C421"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b/>
                <w:color w:val="auto"/>
                <w:sz w:val="22"/>
                <w:szCs w:val="22"/>
              </w:rPr>
              <w:t>Limity odpowiedzialności: 50.000</w:t>
            </w:r>
            <w:r w:rsidR="000C619C">
              <w:rPr>
                <w:rFonts w:ascii="Times New Roman" w:hAnsi="Times New Roman"/>
                <w:b/>
                <w:color w:val="auto"/>
                <w:sz w:val="22"/>
                <w:szCs w:val="22"/>
              </w:rPr>
              <w:t>,00</w:t>
            </w:r>
            <w:r w:rsidRPr="008044EA">
              <w:rPr>
                <w:rFonts w:ascii="Times New Roman" w:hAnsi="Times New Roman"/>
                <w:b/>
                <w:color w:val="auto"/>
                <w:sz w:val="22"/>
                <w:szCs w:val="22"/>
              </w:rPr>
              <w:t xml:space="preserve"> PLN w rocznym okresie rozliczeniowym/polisowym.   </w:t>
            </w:r>
            <w:r w:rsidRPr="008044EA">
              <w:rPr>
                <w:rFonts w:ascii="Times New Roman" w:hAnsi="Times New Roman"/>
                <w:color w:val="auto"/>
                <w:sz w:val="22"/>
                <w:szCs w:val="22"/>
              </w:rPr>
              <w:t xml:space="preserve">(limit wspólny dla </w:t>
            </w:r>
            <w:r w:rsidR="00DC2956" w:rsidRPr="008044EA">
              <w:rPr>
                <w:rFonts w:ascii="Times New Roman" w:hAnsi="Times New Roman"/>
                <w:color w:val="auto"/>
                <w:sz w:val="22"/>
                <w:szCs w:val="22"/>
              </w:rPr>
              <w:t>PD i EEI</w:t>
            </w:r>
            <w:r w:rsidRPr="008044EA">
              <w:rPr>
                <w:rFonts w:ascii="Times New Roman" w:hAnsi="Times New Roman"/>
                <w:color w:val="auto"/>
                <w:sz w:val="22"/>
                <w:szCs w:val="22"/>
              </w:rPr>
              <w:t>)</w:t>
            </w:r>
          </w:p>
        </w:tc>
      </w:tr>
      <w:tr w:rsidR="00DC5FB1" w:rsidRPr="00FD1B55" w14:paraId="757A30BD" w14:textId="77777777" w:rsidTr="005A04AB">
        <w:trPr>
          <w:trHeight w:val="825"/>
        </w:trPr>
        <w:tc>
          <w:tcPr>
            <w:tcW w:w="9016" w:type="dxa"/>
          </w:tcPr>
          <w:p w14:paraId="6A49D93E" w14:textId="77777777" w:rsidR="00DC5FB1" w:rsidRPr="008044EA" w:rsidRDefault="00DC5FB1" w:rsidP="00A1690F">
            <w:pPr>
              <w:pStyle w:val="Nagwek2"/>
              <w:spacing w:after="120" w:line="240" w:lineRule="auto"/>
              <w:jc w:val="both"/>
              <w:rPr>
                <w:rFonts w:ascii="Times New Roman" w:hAnsi="Times New Roman"/>
                <w:b/>
                <w:bCs/>
                <w:color w:val="auto"/>
                <w:sz w:val="22"/>
                <w:szCs w:val="22"/>
              </w:rPr>
            </w:pPr>
            <w:r w:rsidRPr="008044EA">
              <w:rPr>
                <w:rFonts w:ascii="Times New Roman" w:hAnsi="Times New Roman"/>
                <w:b/>
                <w:color w:val="auto"/>
                <w:sz w:val="22"/>
                <w:szCs w:val="22"/>
              </w:rPr>
              <w:t>Klauzula wypłaty odszkodowania z podatkiem VAT</w:t>
            </w:r>
          </w:p>
          <w:p w14:paraId="2E200102" w14:textId="77777777" w:rsidR="00DC5FB1" w:rsidRPr="008044EA" w:rsidRDefault="00DC5FB1" w:rsidP="008C357E">
            <w:pPr>
              <w:spacing w:before="120" w:after="120" w:line="240" w:lineRule="auto"/>
              <w:jc w:val="both"/>
              <w:rPr>
                <w:rFonts w:ascii="Times New Roman" w:hAnsi="Times New Roman"/>
              </w:rPr>
            </w:pPr>
            <w:r w:rsidRPr="008044EA">
              <w:rPr>
                <w:rFonts w:ascii="Times New Roman" w:hAnsi="Times New Roman"/>
              </w:rPr>
              <w:t>Z zachowaniem pozostałych nie zmienionych niniejszą klauzulą postanowień ogólnych warunków ubezpieczenia i innych postanowień umowy ustala się, że:</w:t>
            </w:r>
          </w:p>
          <w:p w14:paraId="1CD36945" w14:textId="77777777" w:rsidR="00DC5FB1" w:rsidRPr="008044EA" w:rsidRDefault="00DC5FB1" w:rsidP="008C357E">
            <w:pPr>
              <w:pStyle w:val="NormalnyWeb"/>
              <w:spacing w:before="0" w:after="120" w:line="240" w:lineRule="auto"/>
              <w:rPr>
                <w:b/>
                <w:bCs/>
                <w:sz w:val="22"/>
                <w:szCs w:val="22"/>
              </w:rPr>
            </w:pPr>
            <w:r w:rsidRPr="008044EA">
              <w:rPr>
                <w:sz w:val="22"/>
                <w:szCs w:val="22"/>
              </w:rPr>
              <w:t>Jeżeli suma ubezpieczenia zawierała podatek VAT to odszkodowanie płatne będzie z podatkiem VAT o ile Ubezpieczający/ Ubezpieczony nie odlicza podatku VAT.</w:t>
            </w:r>
          </w:p>
        </w:tc>
      </w:tr>
      <w:tr w:rsidR="00DC5FB1" w:rsidRPr="00FD1B55" w14:paraId="712145A2" w14:textId="77777777" w:rsidTr="005A04AB">
        <w:trPr>
          <w:trHeight w:val="825"/>
        </w:trPr>
        <w:tc>
          <w:tcPr>
            <w:tcW w:w="9016" w:type="dxa"/>
          </w:tcPr>
          <w:p w14:paraId="6BACB719"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b/>
                <w:color w:val="auto"/>
                <w:sz w:val="22"/>
                <w:szCs w:val="22"/>
              </w:rPr>
              <w:t>Klauzula zabezpieczeń przeciwkradzieżowych</w:t>
            </w:r>
          </w:p>
          <w:p w14:paraId="5BF91E69" w14:textId="77777777" w:rsidR="00DC5FB1" w:rsidRPr="008044EA" w:rsidRDefault="00DC5FB1" w:rsidP="00A1690F">
            <w:pPr>
              <w:spacing w:before="120" w:after="120" w:line="240" w:lineRule="auto"/>
              <w:jc w:val="both"/>
              <w:rPr>
                <w:rFonts w:ascii="Times New Roman" w:hAnsi="Times New Roman"/>
              </w:rPr>
            </w:pPr>
            <w:r w:rsidRPr="008044EA">
              <w:rPr>
                <w:rFonts w:ascii="Times New Roman" w:hAnsi="Times New Roman"/>
              </w:rPr>
              <w:t>Z zachowaniem pozostałych nie zmienionych niniejszą klauzulą postanowień ogólnych warunków ubezpieczenia i innych postanowień umowy ustala się, że:</w:t>
            </w:r>
          </w:p>
          <w:p w14:paraId="7F10845F" w14:textId="77777777" w:rsidR="00DC5FB1" w:rsidRPr="008044EA" w:rsidRDefault="00DC5FB1" w:rsidP="00A1690F">
            <w:pPr>
              <w:spacing w:after="120" w:line="240" w:lineRule="auto"/>
              <w:jc w:val="both"/>
              <w:rPr>
                <w:rFonts w:ascii="Times New Roman" w:hAnsi="Times New Roman"/>
              </w:rPr>
            </w:pPr>
            <w:r w:rsidRPr="008044EA">
              <w:rPr>
                <w:rFonts w:ascii="Times New Roman" w:hAnsi="Times New Roman"/>
              </w:rPr>
              <w:t>Wykonawca oświadcza, że stan zabezpieczeń przeciw kradzieżowych uznaje za wystarczający do czasu przeprowadzenia lustracji w ubezpieczanych lokalizacjach. Jeżeli w wyniku przeprowadzonych inspekcji zostaną stwierdzone braki w zabezpieczeniach, Wykonawca wyznaczy Ubezpieczającemu/ubezpieczonemu termin na ich uzupełnienie nie krótszy niż 30 dni od daty rozpoczęcia ochrony ubezpieczeniowej a w przypadku przeprowadzenia inspekcji po dacie rozpoczęcia ochrony – wyznaczy termin nie krótszy niż 30 dni od daty przedstawienia zaleceń po lustracyjnych.</w:t>
            </w:r>
          </w:p>
          <w:p w14:paraId="37B335BC"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color w:val="auto"/>
                <w:sz w:val="22"/>
                <w:szCs w:val="22"/>
              </w:rPr>
              <w:t>Po przeprowadzeniu inspekcji Wykonawca nie będzie domagał się   wprowadzenia zabezpieczeń ponad te , które określone są w OWU jako minimalne  do uznania odpowiedzialności Wykonawcy.</w:t>
            </w:r>
          </w:p>
        </w:tc>
      </w:tr>
      <w:tr w:rsidR="00DC5FB1" w:rsidRPr="00FD1B55" w14:paraId="24CDEAB0" w14:textId="77777777" w:rsidTr="005A04AB">
        <w:trPr>
          <w:trHeight w:val="825"/>
        </w:trPr>
        <w:tc>
          <w:tcPr>
            <w:tcW w:w="9016" w:type="dxa"/>
          </w:tcPr>
          <w:p w14:paraId="24795DFA" w14:textId="77777777" w:rsidR="00DC5FB1" w:rsidRPr="008044EA" w:rsidRDefault="00DC5FB1" w:rsidP="00A1690F">
            <w:pPr>
              <w:pStyle w:val="Nagwek2"/>
              <w:spacing w:after="120" w:line="240" w:lineRule="auto"/>
              <w:jc w:val="both"/>
              <w:rPr>
                <w:rFonts w:ascii="Times New Roman" w:hAnsi="Times New Roman"/>
                <w:b/>
                <w:color w:val="auto"/>
                <w:sz w:val="22"/>
                <w:szCs w:val="22"/>
              </w:rPr>
            </w:pPr>
            <w:r w:rsidRPr="008044EA">
              <w:rPr>
                <w:rFonts w:ascii="Times New Roman" w:hAnsi="Times New Roman"/>
                <w:b/>
                <w:color w:val="auto"/>
                <w:sz w:val="22"/>
                <w:szCs w:val="22"/>
              </w:rPr>
              <w:t>Klauzula zabezpieczeń przeciwpożarowych</w:t>
            </w:r>
          </w:p>
          <w:p w14:paraId="5F16F8B0" w14:textId="77777777" w:rsidR="00DC5FB1" w:rsidRPr="008044EA" w:rsidRDefault="00DC5FB1" w:rsidP="00A1690F">
            <w:pPr>
              <w:spacing w:before="120" w:after="120" w:line="240" w:lineRule="auto"/>
              <w:jc w:val="both"/>
              <w:rPr>
                <w:rFonts w:ascii="Times New Roman" w:hAnsi="Times New Roman"/>
              </w:rPr>
            </w:pPr>
            <w:r w:rsidRPr="008044EA">
              <w:rPr>
                <w:rFonts w:ascii="Times New Roman" w:hAnsi="Times New Roman"/>
              </w:rPr>
              <w:t>Z zachowaniem pozostałych  nie zmienionych niniejszą klauzulą postanowień ogólnych warunków ubezpieczenia  i innych postanowień umowy ustala się, że:</w:t>
            </w:r>
          </w:p>
          <w:p w14:paraId="0F4F72F9" w14:textId="77777777" w:rsidR="00DC5FB1" w:rsidRPr="008044EA" w:rsidRDefault="00DC5FB1" w:rsidP="00A1690F">
            <w:pPr>
              <w:spacing w:after="120" w:line="240" w:lineRule="auto"/>
              <w:jc w:val="both"/>
              <w:rPr>
                <w:rFonts w:ascii="Times New Roman" w:hAnsi="Times New Roman"/>
              </w:rPr>
            </w:pPr>
            <w:r w:rsidRPr="008044EA">
              <w:rPr>
                <w:rFonts w:ascii="Times New Roman" w:hAnsi="Times New Roman"/>
              </w:rPr>
              <w:t xml:space="preserve">Wykonawca oświadcza, że stan zabezpieczeń przeciwpożarowych uznaje za wystarczający do czasu przeprowadzenia lustracji w ubezpieczanych lokalizacjach. Jeżeli w wyniku przeprowadzonych inspekcji zostaną stwierdzone braki w zabezpieczeniach, Wykonawca wyznaczy Ubezpieczającemu/ubezpieczonemu termin na ich uzupełnienie nie krótszy niż 30 dni od daty </w:t>
            </w:r>
            <w:r w:rsidRPr="008044EA">
              <w:rPr>
                <w:rFonts w:ascii="Times New Roman" w:hAnsi="Times New Roman"/>
              </w:rPr>
              <w:lastRenderedPageBreak/>
              <w:t>rozpoczęcia ochrony ubezpieczeniowej a w przypadku przeprowadzenia inspekcji po dacie rozpoczęcia ochrony – wyznaczy termin nie krótszy niż 30 dni od daty przedstawienia zaleceń polustracyjnych.</w:t>
            </w:r>
          </w:p>
          <w:p w14:paraId="75FA77AC" w14:textId="77777777" w:rsidR="00DC5FB1" w:rsidRPr="008044EA" w:rsidRDefault="00DC5FB1" w:rsidP="00A1690F">
            <w:pPr>
              <w:spacing w:after="120" w:line="240" w:lineRule="auto"/>
              <w:jc w:val="both"/>
              <w:rPr>
                <w:rFonts w:ascii="Times New Roman" w:hAnsi="Times New Roman"/>
              </w:rPr>
            </w:pPr>
            <w:r w:rsidRPr="008044EA">
              <w:rPr>
                <w:rFonts w:ascii="Times New Roman" w:hAnsi="Times New Roman"/>
              </w:rPr>
              <w:t>Po przeprowadzeniu inspekcji Wykonawca nie będzie domagał się   wprowadzenia zabezpieczeń ponad te , które określone są w OWU jako minimalne  do uznania odpowiedzialności Wykonawcy.</w:t>
            </w:r>
          </w:p>
        </w:tc>
      </w:tr>
      <w:tr w:rsidR="00DC5FB1" w:rsidRPr="00FD1B55" w14:paraId="2A4F391B" w14:textId="77777777" w:rsidTr="005A04AB">
        <w:trPr>
          <w:trHeight w:val="825"/>
        </w:trPr>
        <w:tc>
          <w:tcPr>
            <w:tcW w:w="9016" w:type="dxa"/>
          </w:tcPr>
          <w:p w14:paraId="0AB11651" w14:textId="77777777" w:rsidR="00DC5FB1" w:rsidRPr="008044EA" w:rsidRDefault="00DC5FB1" w:rsidP="00A1690F">
            <w:pPr>
              <w:pStyle w:val="LucaCash"/>
              <w:spacing w:after="120" w:line="240" w:lineRule="auto"/>
              <w:jc w:val="both"/>
              <w:rPr>
                <w:rFonts w:ascii="Times New Roman" w:hAnsi="Times New Roman"/>
                <w:b/>
                <w:sz w:val="22"/>
                <w:szCs w:val="22"/>
              </w:rPr>
            </w:pPr>
            <w:r w:rsidRPr="008044EA">
              <w:rPr>
                <w:rFonts w:ascii="Times New Roman" w:hAnsi="Times New Roman"/>
                <w:b/>
                <w:sz w:val="22"/>
                <w:szCs w:val="22"/>
              </w:rPr>
              <w:lastRenderedPageBreak/>
              <w:t xml:space="preserve">Klauzula zgłaszania szkód </w:t>
            </w:r>
          </w:p>
          <w:p w14:paraId="46B1D3A1" w14:textId="77777777" w:rsidR="00DC5FB1" w:rsidRPr="008044EA" w:rsidRDefault="00DC5FB1" w:rsidP="00A1690F">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Z zachowaniem pozostałych nie zmienionych niniejszą klauzulą postanowień ogólnych warunków ubezpieczenia i innych postanowień umowy ustala się, że:</w:t>
            </w:r>
          </w:p>
          <w:p w14:paraId="2F1095CA" w14:textId="77777777" w:rsidR="00DC5FB1" w:rsidRPr="008044EA" w:rsidRDefault="00DC5FB1" w:rsidP="00A1690F">
            <w:pPr>
              <w:pStyle w:val="NormalnyWeb"/>
              <w:spacing w:before="0" w:after="120" w:line="240" w:lineRule="auto"/>
              <w:rPr>
                <w:b/>
                <w:bCs/>
                <w:sz w:val="22"/>
                <w:szCs w:val="22"/>
              </w:rPr>
            </w:pPr>
            <w:r w:rsidRPr="008044EA">
              <w:rPr>
                <w:sz w:val="22"/>
                <w:szCs w:val="22"/>
              </w:rPr>
              <w:t>W przypadku wystąpienia szkód objętych ochroną w ramach niniejszej umowy ubezpieczenia, Ubezpieczający/Ubezpieczony ma obowiązek dokonać zgłoszenia szkody do Ubezpieczyciela niezwłocznie, nie później jednak niż w ciągu 5 dni roboczych od daty powstania szkody lub powzięcia o niej wiadomości (chyba, że OWU Wykonawcy przewidują dłuższy termin).  W przypadku szkody co do której istnieje podejrzenie popełnienia przestępstwa należy szkodę zgłosić również do Policji niezwłocznie nie później niż w ciągu 48 godzin od daty zajścia zdarzenia lub powzięcia o niej wiadomości.</w:t>
            </w:r>
          </w:p>
        </w:tc>
      </w:tr>
      <w:tr w:rsidR="00DC5FB1" w:rsidRPr="00FD1B55" w14:paraId="13CEC02E" w14:textId="77777777" w:rsidTr="005A04AB">
        <w:trPr>
          <w:trHeight w:val="825"/>
        </w:trPr>
        <w:tc>
          <w:tcPr>
            <w:tcW w:w="9016" w:type="dxa"/>
          </w:tcPr>
          <w:p w14:paraId="3C4E88AA" w14:textId="77777777" w:rsidR="00DC5FB1" w:rsidRPr="008044EA" w:rsidRDefault="00DC5FB1" w:rsidP="00A1690F">
            <w:pPr>
              <w:pStyle w:val="LucaCash"/>
              <w:spacing w:after="120" w:line="240" w:lineRule="auto"/>
              <w:jc w:val="both"/>
              <w:rPr>
                <w:rFonts w:ascii="Times New Roman" w:hAnsi="Times New Roman"/>
                <w:b/>
                <w:sz w:val="22"/>
                <w:szCs w:val="22"/>
              </w:rPr>
            </w:pPr>
            <w:r w:rsidRPr="008044EA">
              <w:rPr>
                <w:rFonts w:ascii="Times New Roman" w:hAnsi="Times New Roman"/>
                <w:b/>
                <w:sz w:val="22"/>
                <w:szCs w:val="22"/>
              </w:rPr>
              <w:t xml:space="preserve">Klauzula zmian w miejscu szkody </w:t>
            </w:r>
          </w:p>
          <w:p w14:paraId="2BDDC304" w14:textId="77777777" w:rsidR="00DC5FB1" w:rsidRPr="008044EA" w:rsidRDefault="00DC5FB1" w:rsidP="00A1690F">
            <w:pPr>
              <w:pStyle w:val="LucaCash"/>
              <w:spacing w:before="120" w:after="120" w:line="240" w:lineRule="auto"/>
              <w:jc w:val="both"/>
              <w:rPr>
                <w:rFonts w:ascii="Times New Roman" w:hAnsi="Times New Roman"/>
                <w:sz w:val="22"/>
                <w:szCs w:val="22"/>
              </w:rPr>
            </w:pPr>
            <w:r w:rsidRPr="008044EA">
              <w:rPr>
                <w:rFonts w:ascii="Times New Roman" w:hAnsi="Times New Roman"/>
                <w:sz w:val="22"/>
                <w:szCs w:val="22"/>
              </w:rPr>
              <w:t>Z zachowaniem pozostałych nie zmienionych niniejszą klauzulą postanowień ogólnych warunków ubezpieczenia i innych postanowień umowy ustala się, że:</w:t>
            </w:r>
          </w:p>
          <w:p w14:paraId="758F4173" w14:textId="77777777" w:rsidR="00DC5FB1" w:rsidRPr="008044EA" w:rsidRDefault="00DC5FB1" w:rsidP="00A1690F">
            <w:pPr>
              <w:pStyle w:val="LucaCash"/>
              <w:spacing w:after="120" w:line="240" w:lineRule="auto"/>
              <w:jc w:val="both"/>
              <w:rPr>
                <w:rFonts w:ascii="Times New Roman" w:hAnsi="Times New Roman"/>
                <w:sz w:val="22"/>
                <w:szCs w:val="22"/>
              </w:rPr>
            </w:pPr>
            <w:r w:rsidRPr="008044EA">
              <w:rPr>
                <w:rFonts w:ascii="Times New Roman" w:hAnsi="Times New Roman"/>
                <w:sz w:val="22"/>
                <w:szCs w:val="22"/>
              </w:rPr>
              <w:t>W przypadku zajścia zdarzenia szkodowego Ubezpieczyciel zobowiązany jest do dokonania oględzin w ciągu czterech dni roboczych od daty zgłoszenia szkody.</w:t>
            </w:r>
            <w:r w:rsidR="00DC2956" w:rsidRPr="008044EA">
              <w:rPr>
                <w:rFonts w:ascii="Times New Roman" w:hAnsi="Times New Roman"/>
                <w:sz w:val="22"/>
                <w:szCs w:val="22"/>
              </w:rPr>
              <w:t xml:space="preserve"> W przeciwnym wypadku ubezpieczyciel nie może podnosić zarzutu dokonania przez Zamawiającego zmian w miejscu szkody </w:t>
            </w:r>
          </w:p>
        </w:tc>
      </w:tr>
    </w:tbl>
    <w:p w14:paraId="7DAF71A9" w14:textId="77777777" w:rsidR="00110784" w:rsidRPr="00FD1B55" w:rsidRDefault="00110784" w:rsidP="00A1690F">
      <w:pPr>
        <w:spacing w:after="120" w:line="240" w:lineRule="auto"/>
        <w:rPr>
          <w:rFonts w:ascii="Times New Roman" w:hAnsi="Times New Roman"/>
        </w:rPr>
      </w:pPr>
    </w:p>
    <w:sectPr w:rsidR="00110784" w:rsidRPr="00FD1B55" w:rsidSect="00FD1B55">
      <w:headerReference w:type="default" r:id="rId12"/>
      <w:footerReference w:type="default" r:id="rId13"/>
      <w:pgSz w:w="11906" w:h="16838"/>
      <w:pgMar w:top="1417" w:right="1417" w:bottom="1417" w:left="1417" w:header="708" w:footer="372"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A27E1" w14:textId="77777777" w:rsidR="00632CB3" w:rsidRDefault="00632CB3" w:rsidP="00274422">
      <w:pPr>
        <w:spacing w:after="0" w:line="240" w:lineRule="auto"/>
      </w:pPr>
      <w:r>
        <w:separator/>
      </w:r>
    </w:p>
  </w:endnote>
  <w:endnote w:type="continuationSeparator" w:id="0">
    <w:p w14:paraId="289A9723" w14:textId="77777777" w:rsidR="00632CB3" w:rsidRDefault="00632CB3" w:rsidP="00274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1D147" w14:textId="77777777" w:rsidR="00FD1B55" w:rsidRPr="00FD1B55" w:rsidRDefault="00FD1B55">
    <w:pPr>
      <w:pStyle w:val="Stopka"/>
      <w:jc w:val="center"/>
      <w:rPr>
        <w:rFonts w:ascii="Times New Roman" w:hAnsi="Times New Roman"/>
      </w:rPr>
    </w:pPr>
    <w:r w:rsidRPr="00FD1B55">
      <w:rPr>
        <w:rFonts w:ascii="Times New Roman" w:hAnsi="Times New Roman"/>
      </w:rPr>
      <w:t xml:space="preserve">Strona </w:t>
    </w:r>
    <w:r w:rsidRPr="00FD1B55">
      <w:rPr>
        <w:rFonts w:ascii="Times New Roman" w:hAnsi="Times New Roman"/>
      </w:rPr>
      <w:fldChar w:fldCharType="begin"/>
    </w:r>
    <w:r w:rsidRPr="00FD1B55">
      <w:rPr>
        <w:rFonts w:ascii="Times New Roman" w:hAnsi="Times New Roman"/>
      </w:rPr>
      <w:instrText>PAGE  \* Arabic  \* MERGEFORMAT</w:instrText>
    </w:r>
    <w:r w:rsidRPr="00FD1B55">
      <w:rPr>
        <w:rFonts w:ascii="Times New Roman" w:hAnsi="Times New Roman"/>
      </w:rPr>
      <w:fldChar w:fldCharType="separate"/>
    </w:r>
    <w:r w:rsidRPr="00FD1B55">
      <w:rPr>
        <w:rFonts w:ascii="Times New Roman" w:hAnsi="Times New Roman"/>
      </w:rPr>
      <w:t>2</w:t>
    </w:r>
    <w:r w:rsidRPr="00FD1B55">
      <w:rPr>
        <w:rFonts w:ascii="Times New Roman" w:hAnsi="Times New Roman"/>
      </w:rPr>
      <w:fldChar w:fldCharType="end"/>
    </w:r>
    <w:r w:rsidRPr="00FD1B55">
      <w:rPr>
        <w:rFonts w:ascii="Times New Roman" w:hAnsi="Times New Roman"/>
      </w:rPr>
      <w:t xml:space="preserve"> z </w:t>
    </w:r>
    <w:r w:rsidRPr="00FD1B55">
      <w:rPr>
        <w:rFonts w:ascii="Times New Roman" w:hAnsi="Times New Roman"/>
      </w:rPr>
      <w:fldChar w:fldCharType="begin"/>
    </w:r>
    <w:r w:rsidRPr="00FD1B55">
      <w:rPr>
        <w:rFonts w:ascii="Times New Roman" w:hAnsi="Times New Roman"/>
      </w:rPr>
      <w:instrText>NUMPAGES \ * arabskie \ * MERGEFORMAT</w:instrText>
    </w:r>
    <w:r w:rsidRPr="00FD1B55">
      <w:rPr>
        <w:rFonts w:ascii="Times New Roman" w:hAnsi="Times New Roman"/>
      </w:rPr>
      <w:fldChar w:fldCharType="separate"/>
    </w:r>
    <w:r w:rsidRPr="00FD1B55">
      <w:rPr>
        <w:rFonts w:ascii="Times New Roman" w:hAnsi="Times New Roman"/>
      </w:rPr>
      <w:t>2</w:t>
    </w:r>
    <w:r w:rsidRPr="00FD1B55">
      <w:rPr>
        <w:rFonts w:ascii="Times New Roman" w:hAnsi="Times New Roman"/>
      </w:rPr>
      <w:fldChar w:fldCharType="end"/>
    </w:r>
  </w:p>
  <w:p w14:paraId="3ED662FD" w14:textId="77777777" w:rsidR="00E35FA1" w:rsidRDefault="00E35F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D570A" w14:textId="77777777" w:rsidR="00632CB3" w:rsidRDefault="00632CB3" w:rsidP="00274422">
      <w:pPr>
        <w:spacing w:after="0" w:line="240" w:lineRule="auto"/>
      </w:pPr>
      <w:r>
        <w:separator/>
      </w:r>
    </w:p>
  </w:footnote>
  <w:footnote w:type="continuationSeparator" w:id="0">
    <w:p w14:paraId="37299793" w14:textId="77777777" w:rsidR="00632CB3" w:rsidRDefault="00632CB3" w:rsidP="00274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CDBFE" w14:textId="77777777" w:rsidR="00984E8C" w:rsidRPr="00442FEF" w:rsidRDefault="00984E8C" w:rsidP="00FD1B55">
    <w:pPr>
      <w:spacing w:after="0" w:line="240" w:lineRule="auto"/>
      <w:ind w:right="360"/>
      <w:rPr>
        <w:sz w:val="16"/>
        <w:szCs w:val="16"/>
        <w:lang w:eastAsia="ar-SA"/>
      </w:rPr>
    </w:pPr>
    <w:r w:rsidRPr="00442FEF">
      <w:rPr>
        <w:sz w:val="16"/>
        <w:szCs w:val="16"/>
      </w:rPr>
      <w:t xml:space="preserve">Załącznik </w:t>
    </w:r>
    <w:r w:rsidR="008A2EAD">
      <w:rPr>
        <w:sz w:val="16"/>
        <w:szCs w:val="16"/>
      </w:rPr>
      <w:t>A</w:t>
    </w:r>
    <w:r>
      <w:rPr>
        <w:sz w:val="16"/>
        <w:szCs w:val="16"/>
      </w:rPr>
      <w:t>10</w:t>
    </w:r>
    <w:r w:rsidRPr="00442FEF">
      <w:rPr>
        <w:sz w:val="16"/>
        <w:szCs w:val="16"/>
      </w:rPr>
      <w:t xml:space="preserve"> do Specyfikacji Warunków Zamówienia  pn: </w:t>
    </w:r>
  </w:p>
  <w:p w14:paraId="4DD05B97" w14:textId="5B80E0A3" w:rsidR="00FD1B55" w:rsidRPr="00C06F48" w:rsidRDefault="00FD1B55" w:rsidP="00FD1B55">
    <w:pPr>
      <w:spacing w:after="0" w:line="240" w:lineRule="auto"/>
      <w:rPr>
        <w:rFonts w:ascii="Times New Roman" w:hAnsi="Times New Roman"/>
        <w:b/>
        <w:sz w:val="16"/>
        <w:szCs w:val="16"/>
      </w:rPr>
    </w:pPr>
    <w:r w:rsidRPr="00BF5D8C">
      <w:rPr>
        <w:rFonts w:ascii="Times New Roman" w:hAnsi="Times New Roman"/>
        <w:b/>
        <w:sz w:val="16"/>
        <w:szCs w:val="16"/>
      </w:rPr>
      <w:t>„</w:t>
    </w:r>
    <w:r w:rsidRPr="00C95ABE">
      <w:rPr>
        <w:rFonts w:ascii="Times New Roman" w:hAnsi="Times New Roman"/>
        <w:b/>
        <w:sz w:val="16"/>
        <w:szCs w:val="16"/>
      </w:rPr>
      <w:t xml:space="preserve">Ubezpieczenie </w:t>
    </w:r>
    <w:r w:rsidR="00C06F48">
      <w:rPr>
        <w:rFonts w:ascii="Times New Roman" w:hAnsi="Times New Roman"/>
        <w:b/>
        <w:sz w:val="16"/>
        <w:szCs w:val="16"/>
      </w:rPr>
      <w:t xml:space="preserve">mienia i odpowiedzialności cywilnej </w:t>
    </w:r>
    <w:r w:rsidRPr="00C95ABE">
      <w:rPr>
        <w:rFonts w:ascii="Times New Roman" w:hAnsi="Times New Roman"/>
        <w:b/>
        <w:sz w:val="16"/>
        <w:szCs w:val="16"/>
      </w:rPr>
      <w:t xml:space="preserve">Przedsiębiorstwa Gospodarki Komunalnej Spółka z ograniczoną </w:t>
    </w:r>
    <w:r w:rsidRPr="00C06F48">
      <w:rPr>
        <w:rFonts w:ascii="Times New Roman" w:hAnsi="Times New Roman"/>
        <w:b/>
        <w:sz w:val="16"/>
        <w:szCs w:val="16"/>
      </w:rPr>
      <w:t>odpowiedzialnością w Opocznie”</w:t>
    </w:r>
  </w:p>
  <w:p w14:paraId="4D569229" w14:textId="4F61B525" w:rsidR="00E35FA1" w:rsidRPr="00FD1B55" w:rsidRDefault="00632CB3" w:rsidP="00FD1B55">
    <w:pPr>
      <w:spacing w:after="0" w:line="240" w:lineRule="auto"/>
      <w:rPr>
        <w:rFonts w:ascii="Times New Roman" w:hAnsi="Times New Roman"/>
        <w:b/>
        <w:sz w:val="16"/>
        <w:szCs w:val="16"/>
      </w:rPr>
    </w:pPr>
    <w:r w:rsidRPr="00C06F48">
      <w:rPr>
        <w:rFonts w:ascii="Lato Light" w:hAnsi="Lato Light"/>
        <w:sz w:val="16"/>
        <w:szCs w:val="16"/>
      </w:rPr>
      <w:pict w14:anchorId="3EC9EC15">
        <v:line id="_x0000_s1025" style="position:absolute;z-index:-251658752;mso-wrap-edited:f" from="0,13.95pt" to="574.3pt,13.95pt" strokeweight=".26mm">
          <v:stroke joinstyle="miter" endcap="square"/>
        </v:line>
      </w:pict>
    </w:r>
    <w:r w:rsidR="00FD1B55" w:rsidRPr="00C06F48">
      <w:rPr>
        <w:rFonts w:ascii="Times New Roman" w:hAnsi="Times New Roman"/>
        <w:b/>
        <w:sz w:val="16"/>
        <w:szCs w:val="16"/>
      </w:rPr>
      <w:t>Nr sprawy</w:t>
    </w:r>
    <w:r w:rsidR="0044471D" w:rsidRPr="00C06F48">
      <w:rPr>
        <w:bCs/>
        <w:iCs/>
        <w:szCs w:val="29"/>
      </w:rPr>
      <w:t xml:space="preserve"> </w:t>
    </w:r>
    <w:r w:rsidR="00C06F48" w:rsidRPr="00C06F48">
      <w:rPr>
        <w:bCs/>
        <w:iCs/>
        <w:szCs w:val="29"/>
      </w:rPr>
      <w:t>09/2026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EF9"/>
    <w:multiLevelType w:val="hybridMultilevel"/>
    <w:tmpl w:val="42A4E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3F5F06"/>
    <w:multiLevelType w:val="hybridMultilevel"/>
    <w:tmpl w:val="AE6AC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414B9D"/>
    <w:multiLevelType w:val="hybridMultilevel"/>
    <w:tmpl w:val="3BE64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7D5D34"/>
    <w:multiLevelType w:val="hybridMultilevel"/>
    <w:tmpl w:val="9E3A8F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6578E3"/>
    <w:multiLevelType w:val="hybridMultilevel"/>
    <w:tmpl w:val="CD302FF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AE6E5E"/>
    <w:multiLevelType w:val="hybridMultilevel"/>
    <w:tmpl w:val="571AF936"/>
    <w:lvl w:ilvl="0" w:tplc="E29280AA">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BF7708"/>
    <w:multiLevelType w:val="hybridMultilevel"/>
    <w:tmpl w:val="4EFEB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3A3102"/>
    <w:multiLevelType w:val="hybridMultilevel"/>
    <w:tmpl w:val="27E033F0"/>
    <w:lvl w:ilvl="0" w:tplc="E7E87036">
      <w:start w:val="3"/>
      <w:numFmt w:val="bullet"/>
      <w:lvlText w:val=""/>
      <w:lvlJc w:val="left"/>
      <w:pPr>
        <w:ind w:left="720" w:hanging="360"/>
      </w:pPr>
      <w:rPr>
        <w:rFonts w:ascii="Symbol" w:eastAsia="Times New Roman" w:hAnsi="Symbol" w:cs="Tahom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D6599E"/>
    <w:multiLevelType w:val="hybridMultilevel"/>
    <w:tmpl w:val="08C4AF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A294300"/>
    <w:multiLevelType w:val="hybridMultilevel"/>
    <w:tmpl w:val="35A69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D26D2F"/>
    <w:multiLevelType w:val="multilevel"/>
    <w:tmpl w:val="37E6FBB8"/>
    <w:lvl w:ilvl="0">
      <w:start w:val="1"/>
      <w:numFmt w:val="lowerLetter"/>
      <w:lvlText w:val="%1)"/>
      <w:lvlJc w:val="left"/>
      <w:pPr>
        <w:tabs>
          <w:tab w:val="num" w:pos="2004"/>
        </w:tabs>
        <w:ind w:left="2004"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8464A31"/>
    <w:multiLevelType w:val="multilevel"/>
    <w:tmpl w:val="FDF425D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95D19BB"/>
    <w:multiLevelType w:val="hybridMultilevel"/>
    <w:tmpl w:val="8236F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4F29DF"/>
    <w:multiLevelType w:val="multilevel"/>
    <w:tmpl w:val="175A5CF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8C45D8D"/>
    <w:multiLevelType w:val="hybridMultilevel"/>
    <w:tmpl w:val="6EE84FFE"/>
    <w:lvl w:ilvl="0" w:tplc="04150001">
      <w:start w:val="1"/>
      <w:numFmt w:val="bullet"/>
      <w:lvlText w:val=""/>
      <w:lvlJc w:val="left"/>
      <w:pPr>
        <w:ind w:left="719" w:hanging="360"/>
      </w:pPr>
      <w:rPr>
        <w:rFonts w:ascii="Symbol" w:hAnsi="Symbol" w:hint="default"/>
      </w:rPr>
    </w:lvl>
    <w:lvl w:ilvl="1" w:tplc="04150003" w:tentative="1">
      <w:start w:val="1"/>
      <w:numFmt w:val="bullet"/>
      <w:lvlText w:val="o"/>
      <w:lvlJc w:val="left"/>
      <w:pPr>
        <w:ind w:left="1439" w:hanging="360"/>
      </w:pPr>
      <w:rPr>
        <w:rFonts w:ascii="Courier New" w:hAnsi="Courier New" w:cs="Courier New" w:hint="default"/>
      </w:rPr>
    </w:lvl>
    <w:lvl w:ilvl="2" w:tplc="04150005" w:tentative="1">
      <w:start w:val="1"/>
      <w:numFmt w:val="bullet"/>
      <w:lvlText w:val=""/>
      <w:lvlJc w:val="left"/>
      <w:pPr>
        <w:ind w:left="2159" w:hanging="360"/>
      </w:pPr>
      <w:rPr>
        <w:rFonts w:ascii="Wingdings" w:hAnsi="Wingdings" w:hint="default"/>
      </w:rPr>
    </w:lvl>
    <w:lvl w:ilvl="3" w:tplc="04150001" w:tentative="1">
      <w:start w:val="1"/>
      <w:numFmt w:val="bullet"/>
      <w:lvlText w:val=""/>
      <w:lvlJc w:val="left"/>
      <w:pPr>
        <w:ind w:left="2879" w:hanging="360"/>
      </w:pPr>
      <w:rPr>
        <w:rFonts w:ascii="Symbol" w:hAnsi="Symbol" w:hint="default"/>
      </w:rPr>
    </w:lvl>
    <w:lvl w:ilvl="4" w:tplc="04150003" w:tentative="1">
      <w:start w:val="1"/>
      <w:numFmt w:val="bullet"/>
      <w:lvlText w:val="o"/>
      <w:lvlJc w:val="left"/>
      <w:pPr>
        <w:ind w:left="3599" w:hanging="360"/>
      </w:pPr>
      <w:rPr>
        <w:rFonts w:ascii="Courier New" w:hAnsi="Courier New" w:cs="Courier New" w:hint="default"/>
      </w:rPr>
    </w:lvl>
    <w:lvl w:ilvl="5" w:tplc="04150005" w:tentative="1">
      <w:start w:val="1"/>
      <w:numFmt w:val="bullet"/>
      <w:lvlText w:val=""/>
      <w:lvlJc w:val="left"/>
      <w:pPr>
        <w:ind w:left="4319" w:hanging="360"/>
      </w:pPr>
      <w:rPr>
        <w:rFonts w:ascii="Wingdings" w:hAnsi="Wingdings" w:hint="default"/>
      </w:rPr>
    </w:lvl>
    <w:lvl w:ilvl="6" w:tplc="04150001" w:tentative="1">
      <w:start w:val="1"/>
      <w:numFmt w:val="bullet"/>
      <w:lvlText w:val=""/>
      <w:lvlJc w:val="left"/>
      <w:pPr>
        <w:ind w:left="5039" w:hanging="360"/>
      </w:pPr>
      <w:rPr>
        <w:rFonts w:ascii="Symbol" w:hAnsi="Symbol" w:hint="default"/>
      </w:rPr>
    </w:lvl>
    <w:lvl w:ilvl="7" w:tplc="04150003" w:tentative="1">
      <w:start w:val="1"/>
      <w:numFmt w:val="bullet"/>
      <w:lvlText w:val="o"/>
      <w:lvlJc w:val="left"/>
      <w:pPr>
        <w:ind w:left="5759" w:hanging="360"/>
      </w:pPr>
      <w:rPr>
        <w:rFonts w:ascii="Courier New" w:hAnsi="Courier New" w:cs="Courier New" w:hint="default"/>
      </w:rPr>
    </w:lvl>
    <w:lvl w:ilvl="8" w:tplc="04150005" w:tentative="1">
      <w:start w:val="1"/>
      <w:numFmt w:val="bullet"/>
      <w:lvlText w:val=""/>
      <w:lvlJc w:val="left"/>
      <w:pPr>
        <w:ind w:left="6479" w:hanging="360"/>
      </w:pPr>
      <w:rPr>
        <w:rFonts w:ascii="Wingdings" w:hAnsi="Wingdings" w:hint="default"/>
      </w:rPr>
    </w:lvl>
  </w:abstractNum>
  <w:abstractNum w:abstractNumId="15" w15:restartNumberingAfterBreak="0">
    <w:nsid w:val="530D5131"/>
    <w:multiLevelType w:val="hybridMultilevel"/>
    <w:tmpl w:val="68D06306"/>
    <w:lvl w:ilvl="0" w:tplc="E58CE010">
      <w:start w:val="3"/>
      <w:numFmt w:val="bullet"/>
      <w:lvlText w:val=""/>
      <w:lvlJc w:val="left"/>
      <w:pPr>
        <w:ind w:left="720" w:hanging="360"/>
      </w:pPr>
      <w:rPr>
        <w:rFonts w:ascii="Symbol" w:eastAsia="Times New Roman" w:hAnsi="Symbol" w:cs="Tahom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8F7D77"/>
    <w:multiLevelType w:val="hybridMultilevel"/>
    <w:tmpl w:val="1BE6B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867505"/>
    <w:multiLevelType w:val="hybridMultilevel"/>
    <w:tmpl w:val="15828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134FB1"/>
    <w:multiLevelType w:val="hybridMultilevel"/>
    <w:tmpl w:val="CF2A1DD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DC5427"/>
    <w:multiLevelType w:val="hybridMultilevel"/>
    <w:tmpl w:val="12545FD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B6368EE"/>
    <w:multiLevelType w:val="hybridMultilevel"/>
    <w:tmpl w:val="45EE13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7724326">
    <w:abstractNumId w:val="6"/>
  </w:num>
  <w:num w:numId="2" w16cid:durableId="1760636471">
    <w:abstractNumId w:val="10"/>
  </w:num>
  <w:num w:numId="3" w16cid:durableId="971445201">
    <w:abstractNumId w:val="13"/>
  </w:num>
  <w:num w:numId="4" w16cid:durableId="1721899592">
    <w:abstractNumId w:val="11"/>
  </w:num>
  <w:num w:numId="5" w16cid:durableId="1770352685">
    <w:abstractNumId w:val="3"/>
  </w:num>
  <w:num w:numId="6" w16cid:durableId="840434120">
    <w:abstractNumId w:val="7"/>
  </w:num>
  <w:num w:numId="7" w16cid:durableId="2018925582">
    <w:abstractNumId w:val="15"/>
  </w:num>
  <w:num w:numId="8" w16cid:durableId="1009140905">
    <w:abstractNumId w:val="14"/>
  </w:num>
  <w:num w:numId="9" w16cid:durableId="1240477735">
    <w:abstractNumId w:val="5"/>
  </w:num>
  <w:num w:numId="10" w16cid:durableId="115177978">
    <w:abstractNumId w:val="8"/>
  </w:num>
  <w:num w:numId="11" w16cid:durableId="801848863">
    <w:abstractNumId w:val="19"/>
  </w:num>
  <w:num w:numId="12" w16cid:durableId="1953054372">
    <w:abstractNumId w:val="20"/>
  </w:num>
  <w:num w:numId="13" w16cid:durableId="1515337902">
    <w:abstractNumId w:val="1"/>
  </w:num>
  <w:num w:numId="14" w16cid:durableId="402068091">
    <w:abstractNumId w:val="16"/>
  </w:num>
  <w:num w:numId="15" w16cid:durableId="679089417">
    <w:abstractNumId w:val="18"/>
  </w:num>
  <w:num w:numId="16" w16cid:durableId="810245557">
    <w:abstractNumId w:val="4"/>
  </w:num>
  <w:num w:numId="17" w16cid:durableId="965938357">
    <w:abstractNumId w:val="0"/>
  </w:num>
  <w:num w:numId="18" w16cid:durableId="634483653">
    <w:abstractNumId w:val="12"/>
  </w:num>
  <w:num w:numId="19" w16cid:durableId="802235122">
    <w:abstractNumId w:val="17"/>
  </w:num>
  <w:num w:numId="20" w16cid:durableId="1257133396">
    <w:abstractNumId w:val="9"/>
  </w:num>
  <w:num w:numId="21" w16cid:durableId="841747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1310"/>
    <w:rsid w:val="0000178F"/>
    <w:rsid w:val="00021607"/>
    <w:rsid w:val="00061EDE"/>
    <w:rsid w:val="00077164"/>
    <w:rsid w:val="00084FBE"/>
    <w:rsid w:val="00087B91"/>
    <w:rsid w:val="000A1F18"/>
    <w:rsid w:val="000B6041"/>
    <w:rsid w:val="000C619C"/>
    <w:rsid w:val="000C66D8"/>
    <w:rsid w:val="000D13E5"/>
    <w:rsid w:val="000D3FB0"/>
    <w:rsid w:val="000E0DF9"/>
    <w:rsid w:val="000F735C"/>
    <w:rsid w:val="00104CF0"/>
    <w:rsid w:val="00110784"/>
    <w:rsid w:val="001420F4"/>
    <w:rsid w:val="00157E26"/>
    <w:rsid w:val="001624C7"/>
    <w:rsid w:val="00165538"/>
    <w:rsid w:val="001728D5"/>
    <w:rsid w:val="00176275"/>
    <w:rsid w:val="00181E99"/>
    <w:rsid w:val="0018346C"/>
    <w:rsid w:val="001A32D2"/>
    <w:rsid w:val="001C207A"/>
    <w:rsid w:val="001C7DB0"/>
    <w:rsid w:val="001D2553"/>
    <w:rsid w:val="001D6BFA"/>
    <w:rsid w:val="001E61F4"/>
    <w:rsid w:val="001F3328"/>
    <w:rsid w:val="001F4880"/>
    <w:rsid w:val="00200F71"/>
    <w:rsid w:val="00213552"/>
    <w:rsid w:val="002419A9"/>
    <w:rsid w:val="00274422"/>
    <w:rsid w:val="002865B9"/>
    <w:rsid w:val="002913D8"/>
    <w:rsid w:val="0029157D"/>
    <w:rsid w:val="002950DC"/>
    <w:rsid w:val="002A0BE4"/>
    <w:rsid w:val="002A7E97"/>
    <w:rsid w:val="002B2818"/>
    <w:rsid w:val="002B4C26"/>
    <w:rsid w:val="002C5037"/>
    <w:rsid w:val="002F6EF0"/>
    <w:rsid w:val="00304409"/>
    <w:rsid w:val="003151D1"/>
    <w:rsid w:val="00321604"/>
    <w:rsid w:val="0032623E"/>
    <w:rsid w:val="0033216D"/>
    <w:rsid w:val="003348F3"/>
    <w:rsid w:val="00350577"/>
    <w:rsid w:val="00354021"/>
    <w:rsid w:val="00356B3E"/>
    <w:rsid w:val="00363486"/>
    <w:rsid w:val="0036524A"/>
    <w:rsid w:val="00370A53"/>
    <w:rsid w:val="00373B19"/>
    <w:rsid w:val="00380384"/>
    <w:rsid w:val="00387D98"/>
    <w:rsid w:val="00397FF1"/>
    <w:rsid w:val="003A052D"/>
    <w:rsid w:val="003B1AB2"/>
    <w:rsid w:val="003B3DAF"/>
    <w:rsid w:val="003E23E0"/>
    <w:rsid w:val="003F2F86"/>
    <w:rsid w:val="003F62F8"/>
    <w:rsid w:val="00404A0C"/>
    <w:rsid w:val="0041304D"/>
    <w:rsid w:val="00424E7C"/>
    <w:rsid w:val="004322AC"/>
    <w:rsid w:val="00436D8A"/>
    <w:rsid w:val="00442548"/>
    <w:rsid w:val="0044471D"/>
    <w:rsid w:val="0045575F"/>
    <w:rsid w:val="004816C0"/>
    <w:rsid w:val="004903ED"/>
    <w:rsid w:val="00491D8C"/>
    <w:rsid w:val="00492CA5"/>
    <w:rsid w:val="00494C05"/>
    <w:rsid w:val="004A08F1"/>
    <w:rsid w:val="004A2B8B"/>
    <w:rsid w:val="004B0E4F"/>
    <w:rsid w:val="004B6D6B"/>
    <w:rsid w:val="004C6F7E"/>
    <w:rsid w:val="004D7757"/>
    <w:rsid w:val="004F0E8F"/>
    <w:rsid w:val="004F21DF"/>
    <w:rsid w:val="004F7B9F"/>
    <w:rsid w:val="00512200"/>
    <w:rsid w:val="0052268E"/>
    <w:rsid w:val="005300B8"/>
    <w:rsid w:val="005312DA"/>
    <w:rsid w:val="00531BF4"/>
    <w:rsid w:val="0053689D"/>
    <w:rsid w:val="0054591F"/>
    <w:rsid w:val="0054743A"/>
    <w:rsid w:val="005504BD"/>
    <w:rsid w:val="005669C3"/>
    <w:rsid w:val="00593CC0"/>
    <w:rsid w:val="005961F3"/>
    <w:rsid w:val="00596218"/>
    <w:rsid w:val="005A04AB"/>
    <w:rsid w:val="005A30D3"/>
    <w:rsid w:val="005A42A3"/>
    <w:rsid w:val="005A53C0"/>
    <w:rsid w:val="005C5610"/>
    <w:rsid w:val="005D7CB2"/>
    <w:rsid w:val="005F0270"/>
    <w:rsid w:val="005F7FF7"/>
    <w:rsid w:val="00601A15"/>
    <w:rsid w:val="00611657"/>
    <w:rsid w:val="00621FA6"/>
    <w:rsid w:val="00624197"/>
    <w:rsid w:val="00632CB3"/>
    <w:rsid w:val="00645FB8"/>
    <w:rsid w:val="00687F7F"/>
    <w:rsid w:val="00694239"/>
    <w:rsid w:val="006A4362"/>
    <w:rsid w:val="006B1ED0"/>
    <w:rsid w:val="006C2136"/>
    <w:rsid w:val="006C716E"/>
    <w:rsid w:val="006E627D"/>
    <w:rsid w:val="006F24EB"/>
    <w:rsid w:val="00713029"/>
    <w:rsid w:val="00713C51"/>
    <w:rsid w:val="00732115"/>
    <w:rsid w:val="00733A08"/>
    <w:rsid w:val="00742A9C"/>
    <w:rsid w:val="00754F28"/>
    <w:rsid w:val="00772701"/>
    <w:rsid w:val="00774A18"/>
    <w:rsid w:val="00781DBB"/>
    <w:rsid w:val="00785D88"/>
    <w:rsid w:val="00794B27"/>
    <w:rsid w:val="007A5503"/>
    <w:rsid w:val="007A6098"/>
    <w:rsid w:val="007F1212"/>
    <w:rsid w:val="007F6FF1"/>
    <w:rsid w:val="00802017"/>
    <w:rsid w:val="008044EA"/>
    <w:rsid w:val="00806383"/>
    <w:rsid w:val="00813DBC"/>
    <w:rsid w:val="008177D9"/>
    <w:rsid w:val="00860D9F"/>
    <w:rsid w:val="00867D4A"/>
    <w:rsid w:val="008777EF"/>
    <w:rsid w:val="008834D2"/>
    <w:rsid w:val="00886ADE"/>
    <w:rsid w:val="008A2EAD"/>
    <w:rsid w:val="008C0FA6"/>
    <w:rsid w:val="008C25FB"/>
    <w:rsid w:val="008C357E"/>
    <w:rsid w:val="008C6877"/>
    <w:rsid w:val="008D1BDC"/>
    <w:rsid w:val="008E28A5"/>
    <w:rsid w:val="008F34D5"/>
    <w:rsid w:val="00902F07"/>
    <w:rsid w:val="009156D9"/>
    <w:rsid w:val="0091665C"/>
    <w:rsid w:val="00916F53"/>
    <w:rsid w:val="00917434"/>
    <w:rsid w:val="009218E6"/>
    <w:rsid w:val="00921D48"/>
    <w:rsid w:val="0092665A"/>
    <w:rsid w:val="00931B3E"/>
    <w:rsid w:val="00942D42"/>
    <w:rsid w:val="00944167"/>
    <w:rsid w:val="00945ABE"/>
    <w:rsid w:val="0095310F"/>
    <w:rsid w:val="009633CB"/>
    <w:rsid w:val="00984E8C"/>
    <w:rsid w:val="009865A9"/>
    <w:rsid w:val="00995829"/>
    <w:rsid w:val="009A1A63"/>
    <w:rsid w:val="009B6605"/>
    <w:rsid w:val="009C1BB6"/>
    <w:rsid w:val="009D205E"/>
    <w:rsid w:val="009F62F0"/>
    <w:rsid w:val="009F698C"/>
    <w:rsid w:val="00A1690F"/>
    <w:rsid w:val="00A27FD2"/>
    <w:rsid w:val="00A33235"/>
    <w:rsid w:val="00A63CD5"/>
    <w:rsid w:val="00A83DC4"/>
    <w:rsid w:val="00A91B3F"/>
    <w:rsid w:val="00A95ADE"/>
    <w:rsid w:val="00AA6055"/>
    <w:rsid w:val="00AC0062"/>
    <w:rsid w:val="00AD6645"/>
    <w:rsid w:val="00AD7171"/>
    <w:rsid w:val="00AE556C"/>
    <w:rsid w:val="00B000E2"/>
    <w:rsid w:val="00B01852"/>
    <w:rsid w:val="00B22C21"/>
    <w:rsid w:val="00B309AB"/>
    <w:rsid w:val="00B44CFA"/>
    <w:rsid w:val="00B47850"/>
    <w:rsid w:val="00B5034D"/>
    <w:rsid w:val="00B50933"/>
    <w:rsid w:val="00B5245A"/>
    <w:rsid w:val="00B54151"/>
    <w:rsid w:val="00B614AB"/>
    <w:rsid w:val="00B629CD"/>
    <w:rsid w:val="00B70EE0"/>
    <w:rsid w:val="00B73028"/>
    <w:rsid w:val="00B87E91"/>
    <w:rsid w:val="00B93FDC"/>
    <w:rsid w:val="00BA0816"/>
    <w:rsid w:val="00BB510F"/>
    <w:rsid w:val="00BC6A9A"/>
    <w:rsid w:val="00BD29DE"/>
    <w:rsid w:val="00C01F79"/>
    <w:rsid w:val="00C06F48"/>
    <w:rsid w:val="00C072CC"/>
    <w:rsid w:val="00C1799B"/>
    <w:rsid w:val="00C3303C"/>
    <w:rsid w:val="00C37C32"/>
    <w:rsid w:val="00C55818"/>
    <w:rsid w:val="00C60078"/>
    <w:rsid w:val="00C64EBD"/>
    <w:rsid w:val="00C91644"/>
    <w:rsid w:val="00C93138"/>
    <w:rsid w:val="00C9479B"/>
    <w:rsid w:val="00C9684C"/>
    <w:rsid w:val="00CB750C"/>
    <w:rsid w:val="00CC2080"/>
    <w:rsid w:val="00CC2AFA"/>
    <w:rsid w:val="00CE581E"/>
    <w:rsid w:val="00CE7519"/>
    <w:rsid w:val="00CE7FD0"/>
    <w:rsid w:val="00CF512A"/>
    <w:rsid w:val="00CF6465"/>
    <w:rsid w:val="00CF7322"/>
    <w:rsid w:val="00D11310"/>
    <w:rsid w:val="00D16972"/>
    <w:rsid w:val="00D17320"/>
    <w:rsid w:val="00D175F9"/>
    <w:rsid w:val="00D343C5"/>
    <w:rsid w:val="00D463FC"/>
    <w:rsid w:val="00D5013D"/>
    <w:rsid w:val="00D55C5E"/>
    <w:rsid w:val="00D617F1"/>
    <w:rsid w:val="00D660D5"/>
    <w:rsid w:val="00D9190A"/>
    <w:rsid w:val="00DC0483"/>
    <w:rsid w:val="00DC2956"/>
    <w:rsid w:val="00DC5FB1"/>
    <w:rsid w:val="00DE05B6"/>
    <w:rsid w:val="00E12BB3"/>
    <w:rsid w:val="00E3047E"/>
    <w:rsid w:val="00E30D90"/>
    <w:rsid w:val="00E35FA1"/>
    <w:rsid w:val="00E61F4A"/>
    <w:rsid w:val="00E62C72"/>
    <w:rsid w:val="00E6627F"/>
    <w:rsid w:val="00E666B9"/>
    <w:rsid w:val="00E81ABF"/>
    <w:rsid w:val="00E84A02"/>
    <w:rsid w:val="00E85953"/>
    <w:rsid w:val="00E952DA"/>
    <w:rsid w:val="00EA1558"/>
    <w:rsid w:val="00ED105C"/>
    <w:rsid w:val="00ED6B41"/>
    <w:rsid w:val="00EF4D15"/>
    <w:rsid w:val="00F143D3"/>
    <w:rsid w:val="00F23C83"/>
    <w:rsid w:val="00F418B1"/>
    <w:rsid w:val="00F43044"/>
    <w:rsid w:val="00F50094"/>
    <w:rsid w:val="00F76DB1"/>
    <w:rsid w:val="00F8633E"/>
    <w:rsid w:val="00F9214C"/>
    <w:rsid w:val="00F95BBB"/>
    <w:rsid w:val="00FA0763"/>
    <w:rsid w:val="00FA5FE4"/>
    <w:rsid w:val="00FB1748"/>
    <w:rsid w:val="00FB55E9"/>
    <w:rsid w:val="00FC592F"/>
    <w:rsid w:val="00FC73EA"/>
    <w:rsid w:val="00FD0C90"/>
    <w:rsid w:val="00FD1B55"/>
    <w:rsid w:val="00FE0123"/>
    <w:rsid w:val="00FE362F"/>
    <w:rsid w:val="00FF1E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8FC86"/>
  <w15:chartTrackingRefBased/>
  <w15:docId w15:val="{924314D4-8935-418C-99BE-E16A7305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nhideWhenUsed/>
    <w:qFormat/>
    <w:rsid w:val="00274422"/>
    <w:pPr>
      <w:keepNext/>
      <w:keepLines/>
      <w:spacing w:before="40" w:after="0"/>
      <w:outlineLvl w:val="1"/>
    </w:pPr>
    <w:rPr>
      <w:rFonts w:ascii="Calibri Light" w:eastAsia="Times New Roman" w:hAnsi="Calibri Light"/>
      <w:color w:val="2E74B5"/>
      <w:sz w:val="26"/>
      <w:szCs w:val="26"/>
    </w:rPr>
  </w:style>
  <w:style w:type="paragraph" w:styleId="Nagwek3">
    <w:name w:val="heading 3"/>
    <w:basedOn w:val="Normalny"/>
    <w:next w:val="Normalny"/>
    <w:link w:val="Nagwek3Znak"/>
    <w:uiPriority w:val="9"/>
    <w:semiHidden/>
    <w:unhideWhenUsed/>
    <w:qFormat/>
    <w:rsid w:val="00A33235"/>
    <w:pPr>
      <w:keepNext/>
      <w:keepLines/>
      <w:spacing w:before="40" w:after="0"/>
      <w:outlineLvl w:val="2"/>
    </w:pPr>
    <w:rPr>
      <w:rFonts w:ascii="Calibri Light" w:eastAsia="Times New Roman" w:hAnsi="Calibri Light"/>
      <w:color w:val="1F4D78"/>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Nagłówek strony, Znak"/>
    <w:basedOn w:val="Normalny"/>
    <w:link w:val="NagwekZnak"/>
    <w:uiPriority w:val="99"/>
    <w:unhideWhenUsed/>
    <w:rsid w:val="00274422"/>
    <w:pPr>
      <w:tabs>
        <w:tab w:val="center" w:pos="4536"/>
        <w:tab w:val="right" w:pos="9072"/>
      </w:tabs>
      <w:spacing w:after="0" w:line="240" w:lineRule="auto"/>
    </w:pPr>
  </w:style>
  <w:style w:type="character" w:customStyle="1" w:styleId="NagwekZnak">
    <w:name w:val="Nagłówek Znak"/>
    <w:aliases w:val="Znak Znak,Nagłówek strony Znak, Znak Znak"/>
    <w:basedOn w:val="Domylnaczcionkaakapitu"/>
    <w:link w:val="Nagwek"/>
    <w:rsid w:val="00274422"/>
  </w:style>
  <w:style w:type="paragraph" w:styleId="Stopka">
    <w:name w:val="footer"/>
    <w:basedOn w:val="Normalny"/>
    <w:link w:val="StopkaZnak"/>
    <w:uiPriority w:val="99"/>
    <w:unhideWhenUsed/>
    <w:rsid w:val="00274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4422"/>
  </w:style>
  <w:style w:type="paragraph" w:styleId="NormalnyWeb">
    <w:name w:val="Normal (Web)"/>
    <w:basedOn w:val="Normalny"/>
    <w:uiPriority w:val="99"/>
    <w:rsid w:val="00274422"/>
    <w:pPr>
      <w:suppressAutoHyphens/>
      <w:spacing w:before="280" w:after="280" w:line="276" w:lineRule="auto"/>
      <w:jc w:val="both"/>
    </w:pPr>
    <w:rPr>
      <w:rFonts w:ascii="Times New Roman" w:eastAsia="Times New Roman" w:hAnsi="Times New Roman"/>
      <w:sz w:val="24"/>
      <w:szCs w:val="24"/>
      <w:lang w:eastAsia="pl-PL"/>
    </w:rPr>
  </w:style>
  <w:style w:type="paragraph" w:customStyle="1" w:styleId="Styl1">
    <w:name w:val="Styl1"/>
    <w:basedOn w:val="Nagwek2"/>
    <w:rsid w:val="00274422"/>
    <w:pPr>
      <w:keepLines w:val="0"/>
      <w:shd w:val="clear" w:color="auto" w:fill="FFFFFF"/>
      <w:suppressAutoHyphens/>
      <w:spacing w:before="240" w:after="60" w:line="276" w:lineRule="auto"/>
      <w:jc w:val="both"/>
    </w:pPr>
    <w:rPr>
      <w:rFonts w:ascii="Arial" w:hAnsi="Arial" w:cs="Arial"/>
      <w:b/>
      <w:iCs/>
      <w:color w:val="00000A"/>
      <w:sz w:val="22"/>
      <w:szCs w:val="22"/>
      <w:lang w:eastAsia="pl-PL"/>
    </w:rPr>
  </w:style>
  <w:style w:type="character" w:customStyle="1" w:styleId="Nagwek2Znak">
    <w:name w:val="Nagłówek 2 Znak"/>
    <w:link w:val="Nagwek2"/>
    <w:uiPriority w:val="9"/>
    <w:semiHidden/>
    <w:rsid w:val="00274422"/>
    <w:rPr>
      <w:rFonts w:ascii="Calibri Light" w:eastAsia="Times New Roman" w:hAnsi="Calibri Light" w:cs="Times New Roman"/>
      <w:color w:val="2E74B5"/>
      <w:sz w:val="26"/>
      <w:szCs w:val="26"/>
    </w:rPr>
  </w:style>
  <w:style w:type="paragraph" w:customStyle="1" w:styleId="LucaCash">
    <w:name w:val="Luca&amp;Cash"/>
    <w:basedOn w:val="Normalny"/>
    <w:rsid w:val="00274422"/>
    <w:pPr>
      <w:suppressAutoHyphens/>
      <w:spacing w:after="200" w:line="360" w:lineRule="auto"/>
    </w:pPr>
    <w:rPr>
      <w:rFonts w:ascii="Arial Narrow" w:eastAsia="Times New Roman" w:hAnsi="Arial Narrow"/>
      <w:sz w:val="24"/>
      <w:szCs w:val="24"/>
      <w:lang w:eastAsia="pl-PL"/>
    </w:rPr>
  </w:style>
  <w:style w:type="character" w:customStyle="1" w:styleId="Tekstpodstawowywcity3Znak">
    <w:name w:val="Tekst podstawowy wcięty 3 Znak"/>
    <w:rsid w:val="007F1212"/>
    <w:rPr>
      <w:rFonts w:ascii="Times New Roman" w:eastAsia="Times New Roman" w:hAnsi="Times New Roman" w:cs="Times New Roman"/>
      <w:b w:val="0"/>
      <w:sz w:val="16"/>
      <w:szCs w:val="16"/>
      <w:lang w:eastAsia="pl-PL"/>
    </w:rPr>
  </w:style>
  <w:style w:type="paragraph" w:customStyle="1" w:styleId="Tretekstu">
    <w:name w:val="Treść tekstu"/>
    <w:basedOn w:val="Normalny"/>
    <w:rsid w:val="007F1212"/>
    <w:pPr>
      <w:shd w:val="clear" w:color="auto" w:fill="FFFFFF"/>
      <w:suppressAutoHyphens/>
      <w:spacing w:after="200" w:line="276" w:lineRule="auto"/>
      <w:jc w:val="both"/>
    </w:pPr>
    <w:rPr>
      <w:rFonts w:ascii="Verdana" w:eastAsia="Times New Roman" w:hAnsi="Verdana" w:cs="Arial"/>
      <w:color w:val="000000"/>
      <w:sz w:val="16"/>
      <w:szCs w:val="16"/>
      <w:lang w:eastAsia="pl-PL"/>
    </w:rPr>
  </w:style>
  <w:style w:type="paragraph" w:customStyle="1" w:styleId="Akapitzlist1">
    <w:name w:val="Akapit z listą1"/>
    <w:basedOn w:val="Normalny"/>
    <w:rsid w:val="007F1212"/>
    <w:pPr>
      <w:suppressAutoHyphens/>
      <w:spacing w:after="200" w:line="276" w:lineRule="auto"/>
      <w:ind w:left="720"/>
    </w:pPr>
    <w:rPr>
      <w:rFonts w:ascii="Candara" w:eastAsia="Times New Roman" w:hAnsi="Candara"/>
      <w:sz w:val="18"/>
      <w:szCs w:val="18"/>
    </w:rPr>
  </w:style>
  <w:style w:type="character" w:styleId="Odwoaniedokomentarza">
    <w:name w:val="annotation reference"/>
    <w:uiPriority w:val="99"/>
    <w:semiHidden/>
    <w:unhideWhenUsed/>
    <w:rsid w:val="00EA1558"/>
    <w:rPr>
      <w:sz w:val="16"/>
      <w:szCs w:val="16"/>
    </w:rPr>
  </w:style>
  <w:style w:type="paragraph" w:styleId="Tekstkomentarza">
    <w:name w:val="annotation text"/>
    <w:basedOn w:val="Normalny"/>
    <w:link w:val="TekstkomentarzaZnak"/>
    <w:uiPriority w:val="99"/>
    <w:semiHidden/>
    <w:unhideWhenUsed/>
    <w:rsid w:val="00EA1558"/>
    <w:pPr>
      <w:spacing w:line="240" w:lineRule="auto"/>
    </w:pPr>
    <w:rPr>
      <w:sz w:val="20"/>
      <w:szCs w:val="20"/>
    </w:rPr>
  </w:style>
  <w:style w:type="character" w:customStyle="1" w:styleId="TekstkomentarzaZnak">
    <w:name w:val="Tekst komentarza Znak"/>
    <w:link w:val="Tekstkomentarza"/>
    <w:uiPriority w:val="99"/>
    <w:semiHidden/>
    <w:rsid w:val="00EA1558"/>
    <w:rPr>
      <w:sz w:val="20"/>
      <w:szCs w:val="20"/>
    </w:rPr>
  </w:style>
  <w:style w:type="paragraph" w:styleId="Tematkomentarza">
    <w:name w:val="annotation subject"/>
    <w:basedOn w:val="Tekstkomentarza"/>
    <w:next w:val="Tekstkomentarza"/>
    <w:link w:val="TematkomentarzaZnak"/>
    <w:uiPriority w:val="99"/>
    <w:semiHidden/>
    <w:unhideWhenUsed/>
    <w:rsid w:val="00EA1558"/>
    <w:rPr>
      <w:b/>
      <w:bCs/>
    </w:rPr>
  </w:style>
  <w:style w:type="character" w:customStyle="1" w:styleId="TematkomentarzaZnak">
    <w:name w:val="Temat komentarza Znak"/>
    <w:link w:val="Tematkomentarza"/>
    <w:uiPriority w:val="99"/>
    <w:semiHidden/>
    <w:rsid w:val="00EA1558"/>
    <w:rPr>
      <w:b/>
      <w:bCs/>
      <w:sz w:val="20"/>
      <w:szCs w:val="20"/>
    </w:rPr>
  </w:style>
  <w:style w:type="paragraph" w:styleId="Tekstdymka">
    <w:name w:val="Balloon Text"/>
    <w:basedOn w:val="Normalny"/>
    <w:link w:val="TekstdymkaZnak"/>
    <w:uiPriority w:val="99"/>
    <w:semiHidden/>
    <w:unhideWhenUsed/>
    <w:rsid w:val="00EA155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EA1558"/>
    <w:rPr>
      <w:rFonts w:ascii="Segoe UI" w:hAnsi="Segoe UI" w:cs="Segoe UI"/>
      <w:sz w:val="18"/>
      <w:szCs w:val="18"/>
    </w:rPr>
  </w:style>
  <w:style w:type="character" w:customStyle="1" w:styleId="Nagwek3Znak">
    <w:name w:val="Nagłówek 3 Znak"/>
    <w:link w:val="Nagwek3"/>
    <w:uiPriority w:val="9"/>
    <w:semiHidden/>
    <w:rsid w:val="00A33235"/>
    <w:rPr>
      <w:rFonts w:ascii="Calibri Light" w:eastAsia="Times New Roman" w:hAnsi="Calibri Light" w:cs="Times New Roman"/>
      <w:color w:val="1F4D78"/>
      <w:sz w:val="24"/>
      <w:szCs w:val="24"/>
    </w:rPr>
  </w:style>
  <w:style w:type="paragraph" w:customStyle="1" w:styleId="Tekstpodstawowywcity31">
    <w:name w:val="Tekst podstawowy wcięty 31"/>
    <w:basedOn w:val="Normalny"/>
    <w:rsid w:val="00A33235"/>
    <w:pPr>
      <w:suppressAutoHyphens/>
      <w:spacing w:after="120" w:line="276" w:lineRule="auto"/>
      <w:ind w:left="283"/>
    </w:pPr>
    <w:rPr>
      <w:rFonts w:ascii="Times New Roman" w:eastAsia="Times New Roman" w:hAnsi="Times New Roman"/>
      <w:sz w:val="16"/>
      <w:szCs w:val="16"/>
      <w:lang w:eastAsia="ar-SA"/>
    </w:rPr>
  </w:style>
  <w:style w:type="paragraph" w:styleId="Tekstpodstawowy">
    <w:name w:val="Body Text"/>
    <w:basedOn w:val="Normalny"/>
    <w:link w:val="TekstpodstawowyZnak"/>
    <w:rsid w:val="00BC6A9A"/>
    <w:pPr>
      <w:shd w:val="clear" w:color="auto" w:fill="FFFFFF"/>
      <w:suppressAutoHyphens/>
      <w:autoSpaceDE w:val="0"/>
      <w:spacing w:after="0" w:line="240" w:lineRule="auto"/>
      <w:jc w:val="both"/>
    </w:pPr>
    <w:rPr>
      <w:rFonts w:ascii="Verdana" w:eastAsia="Times New Roman" w:hAnsi="Verdana" w:cs="Arial"/>
      <w:color w:val="000000"/>
      <w:sz w:val="16"/>
      <w:szCs w:val="16"/>
      <w:lang w:eastAsia="zh-CN"/>
    </w:rPr>
  </w:style>
  <w:style w:type="character" w:customStyle="1" w:styleId="TekstpodstawowyZnak">
    <w:name w:val="Tekst podstawowy Znak"/>
    <w:link w:val="Tekstpodstawowy"/>
    <w:rsid w:val="00BC6A9A"/>
    <w:rPr>
      <w:rFonts w:ascii="Verdana" w:eastAsia="Times New Roman" w:hAnsi="Verdana" w:cs="Arial"/>
      <w:color w:val="000000"/>
      <w:sz w:val="16"/>
      <w:szCs w:val="16"/>
      <w:shd w:val="clear" w:color="auto" w:fill="FFFFFF"/>
      <w:lang w:eastAsia="zh-CN"/>
    </w:rPr>
  </w:style>
  <w:style w:type="paragraph" w:customStyle="1" w:styleId="Default">
    <w:name w:val="Default"/>
    <w:rsid w:val="001E61F4"/>
    <w:pPr>
      <w:autoSpaceDE w:val="0"/>
      <w:autoSpaceDN w:val="0"/>
      <w:adjustRightInd w:val="0"/>
    </w:pPr>
    <w:rPr>
      <w:rFonts w:cs="Calibri"/>
      <w:color w:val="000000"/>
      <w:sz w:val="24"/>
      <w:szCs w:val="24"/>
      <w:lang w:eastAsia="en-US"/>
    </w:rPr>
  </w:style>
  <w:style w:type="character" w:styleId="Numerstrony">
    <w:name w:val="page number"/>
    <w:rsid w:val="00860D9F"/>
    <w:rPr>
      <w:rFonts w:cs="Times New Roman"/>
    </w:rPr>
  </w:style>
  <w:style w:type="paragraph" w:styleId="Akapitzlist">
    <w:name w:val="List Paragraph"/>
    <w:basedOn w:val="Normalny"/>
    <w:link w:val="AkapitzlistZnak"/>
    <w:uiPriority w:val="34"/>
    <w:qFormat/>
    <w:rsid w:val="00E81ABF"/>
    <w:pPr>
      <w:ind w:left="720"/>
      <w:contextualSpacing/>
    </w:pPr>
  </w:style>
  <w:style w:type="paragraph" w:styleId="Poprawka">
    <w:name w:val="Revision"/>
    <w:hidden/>
    <w:uiPriority w:val="99"/>
    <w:semiHidden/>
    <w:rsid w:val="00ED6B41"/>
    <w:rPr>
      <w:sz w:val="22"/>
      <w:szCs w:val="22"/>
      <w:lang w:eastAsia="en-US"/>
    </w:rPr>
  </w:style>
  <w:style w:type="character" w:customStyle="1" w:styleId="AkapitzlistZnak">
    <w:name w:val="Akapit z listą Znak"/>
    <w:link w:val="Akapitzlist"/>
    <w:uiPriority w:val="34"/>
    <w:locked/>
    <w:rsid w:val="00C179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85108">
      <w:bodyDiv w:val="1"/>
      <w:marLeft w:val="0"/>
      <w:marRight w:val="0"/>
      <w:marTop w:val="0"/>
      <w:marBottom w:val="0"/>
      <w:divBdr>
        <w:top w:val="none" w:sz="0" w:space="0" w:color="auto"/>
        <w:left w:val="none" w:sz="0" w:space="0" w:color="auto"/>
        <w:bottom w:val="none" w:sz="0" w:space="0" w:color="auto"/>
        <w:right w:val="none" w:sz="0" w:space="0" w:color="auto"/>
      </w:divBdr>
    </w:div>
    <w:div w:id="515267781">
      <w:bodyDiv w:val="1"/>
      <w:marLeft w:val="0"/>
      <w:marRight w:val="0"/>
      <w:marTop w:val="0"/>
      <w:marBottom w:val="0"/>
      <w:divBdr>
        <w:top w:val="none" w:sz="0" w:space="0" w:color="auto"/>
        <w:left w:val="none" w:sz="0" w:space="0" w:color="auto"/>
        <w:bottom w:val="none" w:sz="0" w:space="0" w:color="auto"/>
        <w:right w:val="none" w:sz="0" w:space="0" w:color="auto"/>
      </w:divBdr>
    </w:div>
    <w:div w:id="601113637">
      <w:bodyDiv w:val="1"/>
      <w:marLeft w:val="0"/>
      <w:marRight w:val="0"/>
      <w:marTop w:val="0"/>
      <w:marBottom w:val="0"/>
      <w:divBdr>
        <w:top w:val="none" w:sz="0" w:space="0" w:color="auto"/>
        <w:left w:val="none" w:sz="0" w:space="0" w:color="auto"/>
        <w:bottom w:val="none" w:sz="0" w:space="0" w:color="auto"/>
        <w:right w:val="none" w:sz="0" w:space="0" w:color="auto"/>
      </w:divBdr>
    </w:div>
    <w:div w:id="1283147227">
      <w:bodyDiv w:val="1"/>
      <w:marLeft w:val="0"/>
      <w:marRight w:val="0"/>
      <w:marTop w:val="0"/>
      <w:marBottom w:val="0"/>
      <w:divBdr>
        <w:top w:val="none" w:sz="0" w:space="0" w:color="auto"/>
        <w:left w:val="none" w:sz="0" w:space="0" w:color="auto"/>
        <w:bottom w:val="none" w:sz="0" w:space="0" w:color="auto"/>
        <w:right w:val="none" w:sz="0" w:space="0" w:color="auto"/>
      </w:divBdr>
    </w:div>
    <w:div w:id="1594822741">
      <w:bodyDiv w:val="1"/>
      <w:marLeft w:val="0"/>
      <w:marRight w:val="0"/>
      <w:marTop w:val="0"/>
      <w:marBottom w:val="0"/>
      <w:divBdr>
        <w:top w:val="none" w:sz="0" w:space="0" w:color="auto"/>
        <w:left w:val="none" w:sz="0" w:space="0" w:color="auto"/>
        <w:bottom w:val="none" w:sz="0" w:space="0" w:color="auto"/>
        <w:right w:val="none" w:sz="0" w:space="0" w:color="auto"/>
      </w:divBdr>
    </w:div>
    <w:div w:id="1883209443">
      <w:bodyDiv w:val="1"/>
      <w:marLeft w:val="0"/>
      <w:marRight w:val="0"/>
      <w:marTop w:val="0"/>
      <w:marBottom w:val="0"/>
      <w:divBdr>
        <w:top w:val="none" w:sz="0" w:space="0" w:color="auto"/>
        <w:left w:val="none" w:sz="0" w:space="0" w:color="auto"/>
        <w:bottom w:val="none" w:sz="0" w:space="0" w:color="auto"/>
        <w:right w:val="none" w:sz="0" w:space="0" w:color="auto"/>
      </w:divBdr>
    </w:div>
    <w:div w:id="208806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ZA&#321;_A10-tres&#769;c&#769;-klauzul-obligatoryjnych%202020-01-09.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B67EF5B8B40441AD622EADA5923059" ma:contentTypeVersion="11" ma:contentTypeDescription="Utwórz nowy dokument." ma:contentTypeScope="" ma:versionID="fce769564cf8e835bef7750be03b4a57">
  <xsd:schema xmlns:xsd="http://www.w3.org/2001/XMLSchema" xmlns:xs="http://www.w3.org/2001/XMLSchema" xmlns:p="http://schemas.microsoft.com/office/2006/metadata/properties" xmlns:ns2="e0d8fd13-4f11-4488-82a6-625ccafc00bb" xmlns:ns3="1ac27af2-5935-443a-a651-1326b5aae355" targetNamespace="http://schemas.microsoft.com/office/2006/metadata/properties" ma:root="true" ma:fieldsID="f0ce958bb907c90684ff7983863edd69" ns2:_="" ns3:_="">
    <xsd:import namespace="e0d8fd13-4f11-4488-82a6-625ccafc00bb"/>
    <xsd:import namespace="1ac27af2-5935-443a-a651-1326b5aae3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8fd13-4f11-4488-82a6-625ccafc0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be48332-9b8e-493a-b267-c967ed4e14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7af2-5935-443a-a651-1326b5aae3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13697a-b5af-4d03-a3ca-3f9b8505277c}" ma:internalName="TaxCatchAll" ma:showField="CatchAllData" ma:web="1ac27af2-5935-443a-a651-1326b5aae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d8fd13-4f11-4488-82a6-625ccafc00bb">
      <Terms xmlns="http://schemas.microsoft.com/office/infopath/2007/PartnerControls"/>
    </lcf76f155ced4ddcb4097134ff3c332f>
    <TaxCatchAll xmlns="1ac27af2-5935-443a-a651-1326b5aae355"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046AB-28B3-4E47-8058-52F2B2AE72C0}">
  <ds:schemaRefs>
    <ds:schemaRef ds:uri="http://schemas.microsoft.com/sharepoint/v3/contenttype/forms"/>
  </ds:schemaRefs>
</ds:datastoreItem>
</file>

<file path=customXml/itemProps2.xml><?xml version="1.0" encoding="utf-8"?>
<ds:datastoreItem xmlns:ds="http://schemas.openxmlformats.org/officeDocument/2006/customXml" ds:itemID="{73174D20-B0AF-49CF-AA53-F11FA0813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8fd13-4f11-4488-82a6-625ccafc00bb"/>
    <ds:schemaRef ds:uri="1ac27af2-5935-443a-a651-1326b5aae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28BBF-4632-4FAB-99A7-DA42086185F0}">
  <ds:schemaRefs>
    <ds:schemaRef ds:uri="http://schemas.microsoft.com/office/2006/metadata/properties"/>
    <ds:schemaRef ds:uri="http://schemas.microsoft.com/office/infopath/2007/PartnerControls"/>
    <ds:schemaRef ds:uri="e0d8fd13-4f11-4488-82a6-625ccafc00bb"/>
    <ds:schemaRef ds:uri="1ac27af2-5935-443a-a651-1326b5aae355"/>
  </ds:schemaRefs>
</ds:datastoreItem>
</file>

<file path=customXml/itemProps4.xml><?xml version="1.0" encoding="utf-8"?>
<ds:datastoreItem xmlns:ds="http://schemas.openxmlformats.org/officeDocument/2006/customXml" ds:itemID="{06F1822B-E707-4012-99B6-72D338431138}">
  <ds:schemaRefs>
    <ds:schemaRef ds:uri="http://schemas.microsoft.com/office/2006/metadata/longProperties"/>
  </ds:schemaRefs>
</ds:datastoreItem>
</file>

<file path=customXml/itemProps5.xml><?xml version="1.0" encoding="utf-8"?>
<ds:datastoreItem xmlns:ds="http://schemas.openxmlformats.org/officeDocument/2006/customXml" ds:itemID="{442F7E82-9D27-42E5-91BA-398032FF3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ZAŁ_A10-treść-klauzul-obligatoryjnych 2020-01-09</Template>
  <TotalTime>18</TotalTime>
  <Pages>12</Pages>
  <Words>5073</Words>
  <Characters>30442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Kaniecka</cp:lastModifiedBy>
  <cp:revision>25</cp:revision>
  <cp:lastPrinted>2020-01-17T08:19:00Z</cp:lastPrinted>
  <dcterms:created xsi:type="dcterms:W3CDTF">2024-07-16T13:29:00Z</dcterms:created>
  <dcterms:modified xsi:type="dcterms:W3CDTF">2026-07-23T13:37:00Z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Renata Kaniecka</vt:lpwstr>
  </property>
  <property fmtid="{D5CDD505-2E9C-101B-9397-08002B2CF9AE}" pid="3" name="Order">
    <vt:lpwstr>19949000.0000000</vt:lpwstr>
  </property>
  <property fmtid="{D5CDD505-2E9C-101B-9397-08002B2CF9AE}" pid="4" name="display_urn:schemas-microsoft-com:office:office#Author">
    <vt:lpwstr>Renata Kaniecka</vt:lpwstr>
  </property>
  <property fmtid="{D5CDD505-2E9C-101B-9397-08002B2CF9AE}" pid="5" name="MediaServiceImageTags">
    <vt:lpwstr/>
  </property>
  <property fmtid="{D5CDD505-2E9C-101B-9397-08002B2CF9AE}" pid="6" name="ContentTypeId">
    <vt:lpwstr>0x01010002B67EF5B8B40441AD622EADA5923059</vt:lpwstr>
  </property>
</Properties>
</file>